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F9F6C" w14:textId="49C1403C" w:rsidR="00164339" w:rsidRPr="00663CE4" w:rsidRDefault="0060799A">
      <w:r w:rsidRPr="00663CE4">
        <w:rPr>
          <w:noProof/>
        </w:rPr>
        <w:drawing>
          <wp:inline distT="0" distB="0" distL="0" distR="0" wp14:anchorId="47FD0424" wp14:editId="5094AEA5">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3523C8B4" w14:textId="77777777" w:rsidR="0086278B" w:rsidRPr="00663CE4" w:rsidRDefault="0086278B"/>
    <w:p w14:paraId="38D76C65" w14:textId="77777777" w:rsidR="0086278B" w:rsidRPr="00663CE4" w:rsidRDefault="0086278B"/>
    <w:p w14:paraId="3B6631B6" w14:textId="77777777" w:rsidR="0086278B" w:rsidRPr="00663CE4" w:rsidRDefault="0086278B"/>
    <w:p w14:paraId="5A8DF6D8" w14:textId="77777777" w:rsidR="0086278B" w:rsidRPr="00663CE4" w:rsidRDefault="0086278B"/>
    <w:p w14:paraId="1343B39C" w14:textId="77777777" w:rsidR="0086278B" w:rsidRPr="00663CE4" w:rsidRDefault="0086278B"/>
    <w:p w14:paraId="274E13CE" w14:textId="77777777" w:rsidR="0086278B" w:rsidRPr="00663CE4" w:rsidRDefault="0086278B" w:rsidP="00F90464">
      <w:pPr>
        <w:pBdr>
          <w:top w:val="single" w:sz="4" w:space="1" w:color="auto"/>
          <w:left w:val="single" w:sz="4" w:space="1" w:color="auto"/>
          <w:bottom w:val="single" w:sz="4" w:space="1" w:color="auto"/>
          <w:right w:val="single" w:sz="4" w:space="1" w:color="auto"/>
        </w:pBdr>
        <w:shd w:val="clear" w:color="auto" w:fill="FFFFFF" w:themeFill="background1"/>
      </w:pPr>
    </w:p>
    <w:p w14:paraId="0688581E" w14:textId="468302F0" w:rsidR="00A32968" w:rsidRDefault="00A32968" w:rsidP="00F90464">
      <w:pPr>
        <w:pStyle w:val="StandaardTitel"/>
        <w:pBdr>
          <w:top w:val="single" w:sz="4" w:space="1" w:color="auto"/>
          <w:left w:val="single" w:sz="4" w:space="1" w:color="auto"/>
          <w:bottom w:val="single" w:sz="4" w:space="1" w:color="auto"/>
          <w:right w:val="single" w:sz="4" w:space="1" w:color="auto"/>
        </w:pBdr>
        <w:shd w:val="clear" w:color="auto" w:fill="FFFFFF" w:themeFill="background1"/>
        <w:rPr>
          <w:sz w:val="32"/>
          <w:szCs w:val="32"/>
        </w:rPr>
      </w:pPr>
      <w:r w:rsidRPr="000C3EE3">
        <w:rPr>
          <w:sz w:val="32"/>
          <w:szCs w:val="32"/>
        </w:rPr>
        <w:t>Bijlage</w:t>
      </w:r>
      <w:r w:rsidR="00D16552" w:rsidRPr="000C3EE3">
        <w:rPr>
          <w:sz w:val="32"/>
          <w:szCs w:val="32"/>
        </w:rPr>
        <w:t xml:space="preserve"> </w:t>
      </w:r>
      <w:r w:rsidR="0001164F" w:rsidRPr="000C3EE3">
        <w:rPr>
          <w:sz w:val="32"/>
          <w:szCs w:val="32"/>
        </w:rPr>
        <w:t>7</w:t>
      </w:r>
      <w:r>
        <w:rPr>
          <w:sz w:val="32"/>
          <w:szCs w:val="32"/>
        </w:rPr>
        <w:t xml:space="preserve"> </w:t>
      </w:r>
    </w:p>
    <w:p w14:paraId="2EC90CAA" w14:textId="368C82E9" w:rsidR="00F90464" w:rsidRDefault="00012194" w:rsidP="00F90464">
      <w:pPr>
        <w:pStyle w:val="StandaardTitel"/>
        <w:pBdr>
          <w:top w:val="single" w:sz="4" w:space="1" w:color="auto"/>
          <w:left w:val="single" w:sz="4" w:space="1" w:color="auto"/>
          <w:bottom w:val="single" w:sz="4" w:space="1" w:color="auto"/>
          <w:right w:val="single" w:sz="4" w:space="1" w:color="auto"/>
        </w:pBdr>
        <w:shd w:val="clear" w:color="auto" w:fill="FFFFFF" w:themeFill="background1"/>
      </w:pPr>
      <w:r>
        <w:rPr>
          <w:sz w:val="32"/>
          <w:szCs w:val="32"/>
        </w:rPr>
        <w:t>Programma van</w:t>
      </w:r>
      <w:r w:rsidR="00A32968">
        <w:rPr>
          <w:sz w:val="32"/>
          <w:szCs w:val="32"/>
        </w:rPr>
        <w:t xml:space="preserve"> eisen</w:t>
      </w:r>
      <w:r w:rsidR="00F90464">
        <w:rPr>
          <w:sz w:val="32"/>
          <w:szCs w:val="32"/>
        </w:rPr>
        <w:br/>
      </w:r>
      <w:r w:rsidR="00F90464">
        <w:rPr>
          <w:sz w:val="32"/>
          <w:szCs w:val="32"/>
        </w:rPr>
        <w:br/>
      </w:r>
      <w:r w:rsidR="00901F01">
        <w:rPr>
          <w:sz w:val="32"/>
          <w:szCs w:val="32"/>
        </w:rPr>
        <w:t xml:space="preserve">  </w:t>
      </w:r>
      <w:r w:rsidR="00F90464">
        <w:rPr>
          <w:sz w:val="32"/>
          <w:szCs w:val="32"/>
        </w:rPr>
        <w:br/>
      </w:r>
      <w:r w:rsidR="00F90464">
        <w:rPr>
          <w:sz w:val="32"/>
          <w:szCs w:val="32"/>
        </w:rPr>
        <w:br/>
      </w:r>
      <w:r w:rsidR="0005655E" w:rsidRPr="0005655E">
        <w:rPr>
          <w:sz w:val="32"/>
          <w:szCs w:val="32"/>
        </w:rPr>
        <w:t>Onderhoud debietmeters afvalwaterketen</w:t>
      </w:r>
      <w:r w:rsidR="00F90464">
        <w:rPr>
          <w:sz w:val="32"/>
          <w:szCs w:val="32"/>
        </w:rPr>
        <w:br/>
      </w:r>
      <w:r w:rsidR="00F90464">
        <w:rPr>
          <w:sz w:val="32"/>
          <w:szCs w:val="32"/>
        </w:rPr>
        <w:br/>
      </w:r>
      <w:r w:rsidR="00867936" w:rsidRPr="00867936">
        <w:rPr>
          <w:sz w:val="32"/>
          <w:szCs w:val="32"/>
        </w:rPr>
        <w:t>DIG-</w:t>
      </w:r>
      <w:r w:rsidR="00D16552" w:rsidRPr="00867936">
        <w:rPr>
          <w:sz w:val="32"/>
          <w:szCs w:val="32"/>
        </w:rPr>
        <w:t>12</w:t>
      </w:r>
      <w:r w:rsidR="00D16552">
        <w:rPr>
          <w:sz w:val="32"/>
          <w:szCs w:val="32"/>
        </w:rPr>
        <w:t>737</w:t>
      </w:r>
      <w:r w:rsidR="00F90464">
        <w:rPr>
          <w:sz w:val="32"/>
          <w:szCs w:val="32"/>
        </w:rPr>
        <w:br/>
      </w:r>
      <w:r w:rsidR="00F90464">
        <w:br/>
      </w:r>
    </w:p>
    <w:p w14:paraId="7F5AF994" w14:textId="77777777" w:rsidR="00F90464" w:rsidRPr="00F90464" w:rsidRDefault="00F90464" w:rsidP="00F90464">
      <w:pPr>
        <w:pStyle w:val="StandaardSubtitel"/>
      </w:pPr>
    </w:p>
    <w:p w14:paraId="280D768D" w14:textId="77777777" w:rsidR="0086278B" w:rsidRPr="00663CE4" w:rsidRDefault="0086278B"/>
    <w:p w14:paraId="2789C19C" w14:textId="2B149DE9" w:rsidR="0086278B" w:rsidRDefault="0086278B"/>
    <w:p w14:paraId="50FABCA0" w14:textId="77777777" w:rsidR="0001164F" w:rsidRPr="00663CE4" w:rsidRDefault="0001164F"/>
    <w:p w14:paraId="6AD554F6" w14:textId="2B525E50" w:rsidR="0086278B" w:rsidRPr="00663CE4" w:rsidRDefault="0086278B"/>
    <w:p w14:paraId="152952A9" w14:textId="77777777" w:rsidR="0086278B" w:rsidRPr="00663CE4" w:rsidRDefault="0086278B"/>
    <w:p w14:paraId="6D54E972" w14:textId="77777777" w:rsidR="00191806" w:rsidRPr="00663CE4" w:rsidRDefault="00FC0239" w:rsidP="00FC0239">
      <w:pPr>
        <w:tabs>
          <w:tab w:val="clear" w:pos="380"/>
          <w:tab w:val="left" w:pos="1230"/>
        </w:tabs>
      </w:pPr>
      <w:r>
        <w:tab/>
      </w:r>
    </w:p>
    <w:p w14:paraId="6D8CA243" w14:textId="77777777" w:rsidR="0086278B" w:rsidRPr="00663CE4" w:rsidRDefault="0086278B"/>
    <w:p w14:paraId="4739DB40" w14:textId="77777777" w:rsidR="0086278B" w:rsidRPr="00663CE4" w:rsidRDefault="0086278B"/>
    <w:p w14:paraId="119D0A48" w14:textId="77777777" w:rsidR="0086278B" w:rsidRPr="00663CE4" w:rsidRDefault="0086278B"/>
    <w:p w14:paraId="50A03270" w14:textId="77777777" w:rsidR="0086278B" w:rsidRPr="00663CE4" w:rsidRDefault="0086278B"/>
    <w:p w14:paraId="2CBBDB10" w14:textId="77777777" w:rsidR="0086278B" w:rsidRPr="00663CE4" w:rsidRDefault="0086278B"/>
    <w:p w14:paraId="3DCFCFA0" w14:textId="77777777" w:rsidR="0086278B" w:rsidRPr="00663CE4" w:rsidRDefault="0086278B"/>
    <w:p w14:paraId="685D0CA8" w14:textId="77777777" w:rsidR="0086278B" w:rsidRPr="00663CE4" w:rsidRDefault="0086278B"/>
    <w:p w14:paraId="54BB7993" w14:textId="77777777" w:rsidR="0086278B" w:rsidRPr="00663CE4" w:rsidRDefault="0086278B"/>
    <w:p w14:paraId="3733CF80" w14:textId="77777777" w:rsidR="0086278B" w:rsidRPr="00663CE4" w:rsidRDefault="0086278B"/>
    <w:p w14:paraId="59AC25D5" w14:textId="77777777" w:rsidR="0086278B" w:rsidRPr="00663CE4" w:rsidRDefault="00DA2273" w:rsidP="00DA2273">
      <w:pPr>
        <w:tabs>
          <w:tab w:val="clear" w:pos="380"/>
          <w:tab w:val="left" w:pos="7245"/>
        </w:tabs>
      </w:pPr>
      <w:r w:rsidRPr="00663CE4">
        <w:tab/>
      </w:r>
    </w:p>
    <w:p w14:paraId="3C344F65" w14:textId="77777777" w:rsidR="0086278B" w:rsidRPr="00663CE4" w:rsidRDefault="0086278B"/>
    <w:p w14:paraId="3DD6A890" w14:textId="77777777" w:rsidR="0086278B" w:rsidRPr="00663CE4" w:rsidRDefault="0086278B"/>
    <w:p w14:paraId="6F0D721A" w14:textId="3815CF19" w:rsidR="00BB39DD" w:rsidRDefault="00BB39DD">
      <w:pPr>
        <w:tabs>
          <w:tab w:val="clear" w:pos="-1440"/>
          <w:tab w:val="clear" w:pos="-720"/>
          <w:tab w:val="clear" w:pos="0"/>
          <w:tab w:val="clear" w:pos="380"/>
        </w:tabs>
      </w:pPr>
      <w:r>
        <w:br w:type="page"/>
      </w:r>
    </w:p>
    <w:p w14:paraId="620A005E" w14:textId="77777777" w:rsidR="0086278B" w:rsidRPr="00663CE4" w:rsidRDefault="0086278B" w:rsidP="00222C10">
      <w:pPr>
        <w:pStyle w:val="Kop6"/>
      </w:pPr>
      <w:bookmarkStart w:id="0" w:name="_Toc17299910"/>
      <w:bookmarkStart w:id="1" w:name="_Toc17357812"/>
      <w:bookmarkStart w:id="2" w:name="_Toc17450461"/>
      <w:bookmarkStart w:id="3" w:name="_Toc102639191"/>
      <w:r w:rsidRPr="00663CE4">
        <w:lastRenderedPageBreak/>
        <w:t>INHOUDSOPGAVE</w:t>
      </w:r>
      <w:bookmarkEnd w:id="0"/>
      <w:bookmarkEnd w:id="1"/>
      <w:bookmarkEnd w:id="2"/>
      <w:bookmarkEnd w:id="3"/>
    </w:p>
    <w:p w14:paraId="5CDA3495" w14:textId="3AB352E4" w:rsidR="00D4652A" w:rsidRDefault="0086278B">
      <w:pPr>
        <w:pStyle w:val="Inhopg6"/>
        <w:rPr>
          <w:rFonts w:asciiTheme="minorHAnsi" w:eastAsiaTheme="minorEastAsia" w:hAnsiTheme="minorHAnsi" w:cstheme="minorBidi"/>
          <w:noProof/>
          <w:sz w:val="22"/>
          <w:szCs w:val="22"/>
        </w:rPr>
      </w:pPr>
      <w:r w:rsidRPr="00663CE4">
        <w:rPr>
          <w:b/>
        </w:rPr>
        <w:fldChar w:fldCharType="begin"/>
      </w:r>
      <w:r w:rsidRPr="00663CE4">
        <w:rPr>
          <w:b/>
        </w:rPr>
        <w:instrText xml:space="preserve"> TOC \o "1-7" </w:instrText>
      </w:r>
      <w:r w:rsidRPr="00663CE4">
        <w:rPr>
          <w:b/>
        </w:rPr>
        <w:fldChar w:fldCharType="separate"/>
      </w:r>
      <w:r w:rsidR="00D4652A">
        <w:rPr>
          <w:noProof/>
        </w:rPr>
        <w:t>INHOUDSOPGAVE</w:t>
      </w:r>
      <w:r w:rsidR="00D4652A">
        <w:rPr>
          <w:noProof/>
        </w:rPr>
        <w:tab/>
      </w:r>
      <w:r w:rsidR="00D4652A">
        <w:rPr>
          <w:noProof/>
        </w:rPr>
        <w:fldChar w:fldCharType="begin"/>
      </w:r>
      <w:r w:rsidR="00D4652A">
        <w:rPr>
          <w:noProof/>
        </w:rPr>
        <w:instrText xml:space="preserve"> PAGEREF _Toc102639191 \h </w:instrText>
      </w:r>
      <w:r w:rsidR="00D4652A">
        <w:rPr>
          <w:noProof/>
        </w:rPr>
      </w:r>
      <w:r w:rsidR="00D4652A">
        <w:rPr>
          <w:noProof/>
        </w:rPr>
        <w:fldChar w:fldCharType="separate"/>
      </w:r>
      <w:r w:rsidR="00D4652A">
        <w:rPr>
          <w:noProof/>
        </w:rPr>
        <w:t>2</w:t>
      </w:r>
      <w:r w:rsidR="00D4652A">
        <w:rPr>
          <w:noProof/>
        </w:rPr>
        <w:fldChar w:fldCharType="end"/>
      </w:r>
    </w:p>
    <w:p w14:paraId="3A2027C6" w14:textId="6B4D3D94" w:rsidR="00D4652A" w:rsidRDefault="00D4652A">
      <w:pPr>
        <w:pStyle w:val="Inhopg1"/>
        <w:rPr>
          <w:rFonts w:asciiTheme="minorHAnsi" w:eastAsiaTheme="minorEastAsia" w:hAnsiTheme="minorHAnsi" w:cstheme="minorBidi"/>
          <w:noProof/>
          <w:sz w:val="22"/>
          <w:szCs w:val="22"/>
        </w:rPr>
      </w:pPr>
      <w:r>
        <w:rPr>
          <w:noProof/>
        </w:rPr>
        <w:t>1.</w:t>
      </w:r>
      <w:r>
        <w:rPr>
          <w:rFonts w:asciiTheme="minorHAnsi" w:eastAsiaTheme="minorEastAsia" w:hAnsiTheme="minorHAnsi" w:cstheme="minorBidi"/>
          <w:noProof/>
          <w:sz w:val="22"/>
          <w:szCs w:val="22"/>
        </w:rPr>
        <w:tab/>
      </w:r>
      <w:r>
        <w:rPr>
          <w:noProof/>
        </w:rPr>
        <w:t>Inleiding</w:t>
      </w:r>
      <w:r>
        <w:rPr>
          <w:noProof/>
        </w:rPr>
        <w:tab/>
      </w:r>
      <w:r>
        <w:rPr>
          <w:noProof/>
        </w:rPr>
        <w:fldChar w:fldCharType="begin"/>
      </w:r>
      <w:r>
        <w:rPr>
          <w:noProof/>
        </w:rPr>
        <w:instrText xml:space="preserve"> PAGEREF _Toc102639192 \h </w:instrText>
      </w:r>
      <w:r>
        <w:rPr>
          <w:noProof/>
        </w:rPr>
      </w:r>
      <w:r>
        <w:rPr>
          <w:noProof/>
        </w:rPr>
        <w:fldChar w:fldCharType="separate"/>
      </w:r>
      <w:r>
        <w:rPr>
          <w:noProof/>
        </w:rPr>
        <w:t>3</w:t>
      </w:r>
      <w:r>
        <w:rPr>
          <w:noProof/>
        </w:rPr>
        <w:fldChar w:fldCharType="end"/>
      </w:r>
    </w:p>
    <w:p w14:paraId="7EA2A321" w14:textId="326D23AB" w:rsidR="00D4652A" w:rsidRDefault="00D4652A">
      <w:pPr>
        <w:pStyle w:val="Inhopg1"/>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Achtergrond en context</w:t>
      </w:r>
      <w:r>
        <w:rPr>
          <w:noProof/>
        </w:rPr>
        <w:tab/>
      </w:r>
      <w:r>
        <w:rPr>
          <w:noProof/>
        </w:rPr>
        <w:fldChar w:fldCharType="begin"/>
      </w:r>
      <w:r>
        <w:rPr>
          <w:noProof/>
        </w:rPr>
        <w:instrText xml:space="preserve"> PAGEREF _Toc102639193 \h </w:instrText>
      </w:r>
      <w:r>
        <w:rPr>
          <w:noProof/>
        </w:rPr>
      </w:r>
      <w:r>
        <w:rPr>
          <w:noProof/>
        </w:rPr>
        <w:fldChar w:fldCharType="separate"/>
      </w:r>
      <w:r>
        <w:rPr>
          <w:noProof/>
        </w:rPr>
        <w:t>4</w:t>
      </w:r>
      <w:r>
        <w:rPr>
          <w:noProof/>
        </w:rPr>
        <w:fldChar w:fldCharType="end"/>
      </w:r>
    </w:p>
    <w:p w14:paraId="40591EC7" w14:textId="52CA8E15" w:rsidR="00D4652A" w:rsidRDefault="00D4652A">
      <w:pPr>
        <w:pStyle w:val="Inhopg2"/>
        <w:tabs>
          <w:tab w:val="left" w:pos="80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Hoogheemraadschap van Rijnland</w:t>
      </w:r>
      <w:r>
        <w:rPr>
          <w:noProof/>
        </w:rPr>
        <w:tab/>
      </w:r>
      <w:r>
        <w:rPr>
          <w:noProof/>
        </w:rPr>
        <w:fldChar w:fldCharType="begin"/>
      </w:r>
      <w:r>
        <w:rPr>
          <w:noProof/>
        </w:rPr>
        <w:instrText xml:space="preserve"> PAGEREF _Toc102639194 \h </w:instrText>
      </w:r>
      <w:r>
        <w:rPr>
          <w:noProof/>
        </w:rPr>
      </w:r>
      <w:r>
        <w:rPr>
          <w:noProof/>
        </w:rPr>
        <w:fldChar w:fldCharType="separate"/>
      </w:r>
      <w:r>
        <w:rPr>
          <w:noProof/>
        </w:rPr>
        <w:t>4</w:t>
      </w:r>
      <w:r>
        <w:rPr>
          <w:noProof/>
        </w:rPr>
        <w:fldChar w:fldCharType="end"/>
      </w:r>
    </w:p>
    <w:p w14:paraId="35FE8073" w14:textId="4E5E4F3F" w:rsidR="00D4652A" w:rsidRDefault="00D4652A">
      <w:pPr>
        <w:pStyle w:val="Inhopg2"/>
        <w:tabs>
          <w:tab w:val="left" w:pos="80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Strategische bedrijfsvoeringskeuzes</w:t>
      </w:r>
      <w:r>
        <w:rPr>
          <w:noProof/>
        </w:rPr>
        <w:tab/>
      </w:r>
      <w:r>
        <w:rPr>
          <w:noProof/>
        </w:rPr>
        <w:fldChar w:fldCharType="begin"/>
      </w:r>
      <w:r>
        <w:rPr>
          <w:noProof/>
        </w:rPr>
        <w:instrText xml:space="preserve"> PAGEREF _Toc102639195 \h </w:instrText>
      </w:r>
      <w:r>
        <w:rPr>
          <w:noProof/>
        </w:rPr>
      </w:r>
      <w:r>
        <w:rPr>
          <w:noProof/>
        </w:rPr>
        <w:fldChar w:fldCharType="separate"/>
      </w:r>
      <w:r>
        <w:rPr>
          <w:noProof/>
        </w:rPr>
        <w:t>4</w:t>
      </w:r>
      <w:r>
        <w:rPr>
          <w:noProof/>
        </w:rPr>
        <w:fldChar w:fldCharType="end"/>
      </w:r>
    </w:p>
    <w:p w14:paraId="7F92928A" w14:textId="5CC0CCA4" w:rsidR="00D4652A" w:rsidRDefault="00D4652A">
      <w:pPr>
        <w:pStyle w:val="Inhopg2"/>
        <w:tabs>
          <w:tab w:val="left" w:pos="80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Debietmeters waterketen</w:t>
      </w:r>
      <w:r>
        <w:rPr>
          <w:noProof/>
        </w:rPr>
        <w:tab/>
      </w:r>
      <w:r>
        <w:rPr>
          <w:noProof/>
        </w:rPr>
        <w:fldChar w:fldCharType="begin"/>
      </w:r>
      <w:r>
        <w:rPr>
          <w:noProof/>
        </w:rPr>
        <w:instrText xml:space="preserve"> PAGEREF _Toc102639196 \h </w:instrText>
      </w:r>
      <w:r>
        <w:rPr>
          <w:noProof/>
        </w:rPr>
      </w:r>
      <w:r>
        <w:rPr>
          <w:noProof/>
        </w:rPr>
        <w:fldChar w:fldCharType="separate"/>
      </w:r>
      <w:r>
        <w:rPr>
          <w:noProof/>
        </w:rPr>
        <w:t>5</w:t>
      </w:r>
      <w:r>
        <w:rPr>
          <w:noProof/>
        </w:rPr>
        <w:fldChar w:fldCharType="end"/>
      </w:r>
    </w:p>
    <w:p w14:paraId="350CC560" w14:textId="619375AA" w:rsidR="00D4652A" w:rsidRDefault="00D4652A">
      <w:pPr>
        <w:pStyle w:val="Inhopg3"/>
        <w:tabs>
          <w:tab w:val="left" w:pos="1540"/>
        </w:tabs>
        <w:rPr>
          <w:rFonts w:asciiTheme="minorHAnsi" w:eastAsiaTheme="minorEastAsia" w:hAnsiTheme="minorHAnsi" w:cstheme="minorBidi"/>
          <w:noProof/>
          <w:sz w:val="22"/>
          <w:szCs w:val="22"/>
        </w:rPr>
      </w:pPr>
      <w:r>
        <w:rPr>
          <w:noProof/>
        </w:rPr>
        <w:t>2.3.1</w:t>
      </w:r>
      <w:r>
        <w:rPr>
          <w:rFonts w:asciiTheme="minorHAnsi" w:eastAsiaTheme="minorEastAsia" w:hAnsiTheme="minorHAnsi" w:cstheme="minorBidi"/>
          <w:noProof/>
          <w:sz w:val="22"/>
          <w:szCs w:val="22"/>
        </w:rPr>
        <w:tab/>
      </w:r>
      <w:r>
        <w:rPr>
          <w:noProof/>
        </w:rPr>
        <w:t>Waterketen</w:t>
      </w:r>
      <w:r>
        <w:rPr>
          <w:noProof/>
        </w:rPr>
        <w:tab/>
      </w:r>
      <w:r>
        <w:rPr>
          <w:noProof/>
        </w:rPr>
        <w:fldChar w:fldCharType="begin"/>
      </w:r>
      <w:r>
        <w:rPr>
          <w:noProof/>
        </w:rPr>
        <w:instrText xml:space="preserve"> PAGEREF _Toc102639197 \h </w:instrText>
      </w:r>
      <w:r>
        <w:rPr>
          <w:noProof/>
        </w:rPr>
      </w:r>
      <w:r>
        <w:rPr>
          <w:noProof/>
        </w:rPr>
        <w:fldChar w:fldCharType="separate"/>
      </w:r>
      <w:r>
        <w:rPr>
          <w:noProof/>
        </w:rPr>
        <w:t>5</w:t>
      </w:r>
      <w:r>
        <w:rPr>
          <w:noProof/>
        </w:rPr>
        <w:fldChar w:fldCharType="end"/>
      </w:r>
    </w:p>
    <w:p w14:paraId="45FCB67C" w14:textId="25CE8FD1" w:rsidR="00D4652A" w:rsidRDefault="00D4652A">
      <w:pPr>
        <w:pStyle w:val="Inhopg3"/>
        <w:tabs>
          <w:tab w:val="left" w:pos="1540"/>
        </w:tabs>
        <w:rPr>
          <w:rFonts w:asciiTheme="minorHAnsi" w:eastAsiaTheme="minorEastAsia" w:hAnsiTheme="minorHAnsi" w:cstheme="minorBidi"/>
          <w:noProof/>
          <w:sz w:val="22"/>
          <w:szCs w:val="22"/>
        </w:rPr>
      </w:pPr>
      <w:r>
        <w:rPr>
          <w:noProof/>
        </w:rPr>
        <w:t>2.3.2</w:t>
      </w:r>
      <w:r>
        <w:rPr>
          <w:rFonts w:asciiTheme="minorHAnsi" w:eastAsiaTheme="minorEastAsia" w:hAnsiTheme="minorHAnsi" w:cstheme="minorBidi"/>
          <w:noProof/>
          <w:sz w:val="22"/>
          <w:szCs w:val="22"/>
        </w:rPr>
        <w:tab/>
      </w:r>
      <w:r>
        <w:rPr>
          <w:noProof/>
        </w:rPr>
        <w:t>Behoefte debietmeters waterketen</w:t>
      </w:r>
      <w:r>
        <w:rPr>
          <w:noProof/>
        </w:rPr>
        <w:tab/>
      </w:r>
      <w:r>
        <w:rPr>
          <w:noProof/>
        </w:rPr>
        <w:fldChar w:fldCharType="begin"/>
      </w:r>
      <w:r>
        <w:rPr>
          <w:noProof/>
        </w:rPr>
        <w:instrText xml:space="preserve"> PAGEREF _Toc102639198 \h </w:instrText>
      </w:r>
      <w:r>
        <w:rPr>
          <w:noProof/>
        </w:rPr>
      </w:r>
      <w:r>
        <w:rPr>
          <w:noProof/>
        </w:rPr>
        <w:fldChar w:fldCharType="separate"/>
      </w:r>
      <w:r>
        <w:rPr>
          <w:noProof/>
        </w:rPr>
        <w:t>5</w:t>
      </w:r>
      <w:r>
        <w:rPr>
          <w:noProof/>
        </w:rPr>
        <w:fldChar w:fldCharType="end"/>
      </w:r>
    </w:p>
    <w:p w14:paraId="0AF19F3F" w14:textId="68D70E18" w:rsidR="00D4652A" w:rsidRDefault="00D4652A">
      <w:pPr>
        <w:pStyle w:val="Inhopg1"/>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Algemene eisen aan diensten en leveringen debietmeters en onderdelen</w:t>
      </w:r>
      <w:r>
        <w:rPr>
          <w:noProof/>
        </w:rPr>
        <w:tab/>
      </w:r>
      <w:r>
        <w:rPr>
          <w:noProof/>
        </w:rPr>
        <w:fldChar w:fldCharType="begin"/>
      </w:r>
      <w:r>
        <w:rPr>
          <w:noProof/>
        </w:rPr>
        <w:instrText xml:space="preserve"> PAGEREF _Toc102639199 \h </w:instrText>
      </w:r>
      <w:r>
        <w:rPr>
          <w:noProof/>
        </w:rPr>
      </w:r>
      <w:r>
        <w:rPr>
          <w:noProof/>
        </w:rPr>
        <w:fldChar w:fldCharType="separate"/>
      </w:r>
      <w:r>
        <w:rPr>
          <w:noProof/>
        </w:rPr>
        <w:t>6</w:t>
      </w:r>
      <w:r>
        <w:rPr>
          <w:noProof/>
        </w:rPr>
        <w:fldChar w:fldCharType="end"/>
      </w:r>
    </w:p>
    <w:p w14:paraId="7276F273" w14:textId="4A0EDF18" w:rsidR="00D4652A" w:rsidRDefault="00D4652A">
      <w:pPr>
        <w:pStyle w:val="Inhopg2"/>
        <w:tabs>
          <w:tab w:val="left" w:pos="80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Algemene eisen aan diensten</w:t>
      </w:r>
      <w:r>
        <w:rPr>
          <w:noProof/>
        </w:rPr>
        <w:tab/>
      </w:r>
      <w:r>
        <w:rPr>
          <w:noProof/>
        </w:rPr>
        <w:fldChar w:fldCharType="begin"/>
      </w:r>
      <w:r>
        <w:rPr>
          <w:noProof/>
        </w:rPr>
        <w:instrText xml:space="preserve"> PAGEREF _Toc102639200 \h </w:instrText>
      </w:r>
      <w:r>
        <w:rPr>
          <w:noProof/>
        </w:rPr>
      </w:r>
      <w:r>
        <w:rPr>
          <w:noProof/>
        </w:rPr>
        <w:fldChar w:fldCharType="separate"/>
      </w:r>
      <w:r>
        <w:rPr>
          <w:noProof/>
        </w:rPr>
        <w:t>6</w:t>
      </w:r>
      <w:r>
        <w:rPr>
          <w:noProof/>
        </w:rPr>
        <w:fldChar w:fldCharType="end"/>
      </w:r>
    </w:p>
    <w:p w14:paraId="58401951" w14:textId="76E094AF" w:rsidR="00D4652A" w:rsidRDefault="00D4652A">
      <w:pPr>
        <w:pStyle w:val="Inhopg2"/>
        <w:tabs>
          <w:tab w:val="left" w:pos="80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Eisen aan coördinatie, communicatie en evaluatie</w:t>
      </w:r>
      <w:r>
        <w:rPr>
          <w:noProof/>
        </w:rPr>
        <w:tab/>
      </w:r>
      <w:r>
        <w:rPr>
          <w:noProof/>
        </w:rPr>
        <w:fldChar w:fldCharType="begin"/>
      </w:r>
      <w:r>
        <w:rPr>
          <w:noProof/>
        </w:rPr>
        <w:instrText xml:space="preserve"> PAGEREF _Toc102639201 \h </w:instrText>
      </w:r>
      <w:r>
        <w:rPr>
          <w:noProof/>
        </w:rPr>
      </w:r>
      <w:r>
        <w:rPr>
          <w:noProof/>
        </w:rPr>
        <w:fldChar w:fldCharType="separate"/>
      </w:r>
      <w:r>
        <w:rPr>
          <w:noProof/>
        </w:rPr>
        <w:t>6</w:t>
      </w:r>
      <w:r>
        <w:rPr>
          <w:noProof/>
        </w:rPr>
        <w:fldChar w:fldCharType="end"/>
      </w:r>
    </w:p>
    <w:p w14:paraId="2E1815DD" w14:textId="151C5978" w:rsidR="00D4652A" w:rsidRDefault="00D4652A">
      <w:pPr>
        <w:pStyle w:val="Inhopg2"/>
        <w:tabs>
          <w:tab w:val="left" w:pos="80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Eisen aan veilig werken</w:t>
      </w:r>
      <w:r>
        <w:rPr>
          <w:noProof/>
        </w:rPr>
        <w:tab/>
      </w:r>
      <w:r>
        <w:rPr>
          <w:noProof/>
        </w:rPr>
        <w:fldChar w:fldCharType="begin"/>
      </w:r>
      <w:r>
        <w:rPr>
          <w:noProof/>
        </w:rPr>
        <w:instrText xml:space="preserve"> PAGEREF _Toc102639202 \h </w:instrText>
      </w:r>
      <w:r>
        <w:rPr>
          <w:noProof/>
        </w:rPr>
      </w:r>
      <w:r>
        <w:rPr>
          <w:noProof/>
        </w:rPr>
        <w:fldChar w:fldCharType="separate"/>
      </w:r>
      <w:r>
        <w:rPr>
          <w:noProof/>
        </w:rPr>
        <w:t>7</w:t>
      </w:r>
      <w:r>
        <w:rPr>
          <w:noProof/>
        </w:rPr>
        <w:fldChar w:fldCharType="end"/>
      </w:r>
    </w:p>
    <w:p w14:paraId="6D0B862A" w14:textId="320D5F0D" w:rsidR="00D4652A" w:rsidRDefault="00D4652A">
      <w:pPr>
        <w:pStyle w:val="Inhopg2"/>
        <w:tabs>
          <w:tab w:val="left" w:pos="80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Eisen aan informatiebeveiliging</w:t>
      </w:r>
      <w:r>
        <w:rPr>
          <w:noProof/>
        </w:rPr>
        <w:tab/>
      </w:r>
      <w:r>
        <w:rPr>
          <w:noProof/>
        </w:rPr>
        <w:fldChar w:fldCharType="begin"/>
      </w:r>
      <w:r>
        <w:rPr>
          <w:noProof/>
        </w:rPr>
        <w:instrText xml:space="preserve"> PAGEREF _Toc102639203 \h </w:instrText>
      </w:r>
      <w:r>
        <w:rPr>
          <w:noProof/>
        </w:rPr>
      </w:r>
      <w:r>
        <w:rPr>
          <w:noProof/>
        </w:rPr>
        <w:fldChar w:fldCharType="separate"/>
      </w:r>
      <w:r>
        <w:rPr>
          <w:noProof/>
        </w:rPr>
        <w:t>8</w:t>
      </w:r>
      <w:r>
        <w:rPr>
          <w:noProof/>
        </w:rPr>
        <w:fldChar w:fldCharType="end"/>
      </w:r>
    </w:p>
    <w:p w14:paraId="6E26F304" w14:textId="525FF7EC" w:rsidR="00D4652A" w:rsidRDefault="00D4652A">
      <w:pPr>
        <w:pStyle w:val="Inhopg1"/>
        <w:rPr>
          <w:rFonts w:asciiTheme="minorHAnsi" w:eastAsiaTheme="minorEastAsia" w:hAnsiTheme="minorHAnsi" w:cstheme="minorBidi"/>
          <w:noProof/>
          <w:sz w:val="22"/>
          <w:szCs w:val="22"/>
        </w:rPr>
      </w:pPr>
      <w:r>
        <w:rPr>
          <w:noProof/>
        </w:rPr>
        <w:t>4.</w:t>
      </w:r>
      <w:r>
        <w:rPr>
          <w:rFonts w:asciiTheme="minorHAnsi" w:eastAsiaTheme="minorEastAsia" w:hAnsiTheme="minorHAnsi" w:cstheme="minorBidi"/>
          <w:noProof/>
          <w:sz w:val="22"/>
          <w:szCs w:val="22"/>
        </w:rPr>
        <w:tab/>
      </w:r>
      <w:r>
        <w:rPr>
          <w:noProof/>
        </w:rPr>
        <w:t>Eisen aan levering debietmeters, meetbuizen en meetversterkers waterketen</w:t>
      </w:r>
      <w:r>
        <w:rPr>
          <w:noProof/>
        </w:rPr>
        <w:tab/>
      </w:r>
      <w:r>
        <w:rPr>
          <w:noProof/>
        </w:rPr>
        <w:fldChar w:fldCharType="begin"/>
      </w:r>
      <w:r>
        <w:rPr>
          <w:noProof/>
        </w:rPr>
        <w:instrText xml:space="preserve"> PAGEREF _Toc102639204 \h </w:instrText>
      </w:r>
      <w:r>
        <w:rPr>
          <w:noProof/>
        </w:rPr>
      </w:r>
      <w:r>
        <w:rPr>
          <w:noProof/>
        </w:rPr>
        <w:fldChar w:fldCharType="separate"/>
      </w:r>
      <w:r>
        <w:rPr>
          <w:noProof/>
        </w:rPr>
        <w:t>10</w:t>
      </w:r>
      <w:r>
        <w:rPr>
          <w:noProof/>
        </w:rPr>
        <w:fldChar w:fldCharType="end"/>
      </w:r>
    </w:p>
    <w:p w14:paraId="6745C0BC" w14:textId="7DD3BB41" w:rsidR="00D4652A" w:rsidRDefault="00D4652A">
      <w:pPr>
        <w:pStyle w:val="Inhopg2"/>
        <w:tabs>
          <w:tab w:val="left" w:pos="80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Algemene eisen aan levering</w:t>
      </w:r>
      <w:r>
        <w:rPr>
          <w:noProof/>
        </w:rPr>
        <w:tab/>
      </w:r>
      <w:r>
        <w:rPr>
          <w:noProof/>
        </w:rPr>
        <w:fldChar w:fldCharType="begin"/>
      </w:r>
      <w:r>
        <w:rPr>
          <w:noProof/>
        </w:rPr>
        <w:instrText xml:space="preserve"> PAGEREF _Toc102639205 \h </w:instrText>
      </w:r>
      <w:r>
        <w:rPr>
          <w:noProof/>
        </w:rPr>
      </w:r>
      <w:r>
        <w:rPr>
          <w:noProof/>
        </w:rPr>
        <w:fldChar w:fldCharType="separate"/>
      </w:r>
      <w:r>
        <w:rPr>
          <w:noProof/>
        </w:rPr>
        <w:t>10</w:t>
      </w:r>
      <w:r>
        <w:rPr>
          <w:noProof/>
        </w:rPr>
        <w:fldChar w:fldCharType="end"/>
      </w:r>
    </w:p>
    <w:p w14:paraId="79FFD5DE" w14:textId="1B62C256" w:rsidR="00D4652A" w:rsidRDefault="00D4652A">
      <w:pPr>
        <w:pStyle w:val="Inhopg2"/>
        <w:tabs>
          <w:tab w:val="left" w:pos="800"/>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Eisen aan functie en prestatie</w:t>
      </w:r>
      <w:r>
        <w:rPr>
          <w:noProof/>
        </w:rPr>
        <w:tab/>
      </w:r>
      <w:r>
        <w:rPr>
          <w:noProof/>
        </w:rPr>
        <w:fldChar w:fldCharType="begin"/>
      </w:r>
      <w:r>
        <w:rPr>
          <w:noProof/>
        </w:rPr>
        <w:instrText xml:space="preserve"> PAGEREF _Toc102639206 \h </w:instrText>
      </w:r>
      <w:r>
        <w:rPr>
          <w:noProof/>
        </w:rPr>
      </w:r>
      <w:r>
        <w:rPr>
          <w:noProof/>
        </w:rPr>
        <w:fldChar w:fldCharType="separate"/>
      </w:r>
      <w:r>
        <w:rPr>
          <w:noProof/>
        </w:rPr>
        <w:t>10</w:t>
      </w:r>
      <w:r>
        <w:rPr>
          <w:noProof/>
        </w:rPr>
        <w:fldChar w:fldCharType="end"/>
      </w:r>
    </w:p>
    <w:p w14:paraId="66BCA33A" w14:textId="3C2D8E9A" w:rsidR="00D4652A" w:rsidRDefault="00D4652A">
      <w:pPr>
        <w:pStyle w:val="Inhopg2"/>
        <w:tabs>
          <w:tab w:val="left" w:pos="800"/>
        </w:tabs>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Eisen aan apparatuur</w:t>
      </w:r>
      <w:r>
        <w:rPr>
          <w:noProof/>
        </w:rPr>
        <w:tab/>
      </w:r>
      <w:r>
        <w:rPr>
          <w:noProof/>
        </w:rPr>
        <w:fldChar w:fldCharType="begin"/>
      </w:r>
      <w:r>
        <w:rPr>
          <w:noProof/>
        </w:rPr>
        <w:instrText xml:space="preserve"> PAGEREF _Toc102639207 \h </w:instrText>
      </w:r>
      <w:r>
        <w:rPr>
          <w:noProof/>
        </w:rPr>
      </w:r>
      <w:r>
        <w:rPr>
          <w:noProof/>
        </w:rPr>
        <w:fldChar w:fldCharType="separate"/>
      </w:r>
      <w:r>
        <w:rPr>
          <w:noProof/>
        </w:rPr>
        <w:t>11</w:t>
      </w:r>
      <w:r>
        <w:rPr>
          <w:noProof/>
        </w:rPr>
        <w:fldChar w:fldCharType="end"/>
      </w:r>
    </w:p>
    <w:p w14:paraId="6DCED264" w14:textId="6F26EBE3" w:rsidR="00D4652A" w:rsidRDefault="00D4652A">
      <w:pPr>
        <w:pStyle w:val="Inhopg2"/>
        <w:tabs>
          <w:tab w:val="left" w:pos="800"/>
        </w:tabs>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Eisen aan elektrische aansluiting</w:t>
      </w:r>
      <w:r>
        <w:rPr>
          <w:noProof/>
        </w:rPr>
        <w:tab/>
      </w:r>
      <w:r>
        <w:rPr>
          <w:noProof/>
        </w:rPr>
        <w:fldChar w:fldCharType="begin"/>
      </w:r>
      <w:r>
        <w:rPr>
          <w:noProof/>
        </w:rPr>
        <w:instrText xml:space="preserve"> PAGEREF _Toc102639208 \h </w:instrText>
      </w:r>
      <w:r>
        <w:rPr>
          <w:noProof/>
        </w:rPr>
      </w:r>
      <w:r>
        <w:rPr>
          <w:noProof/>
        </w:rPr>
        <w:fldChar w:fldCharType="separate"/>
      </w:r>
      <w:r>
        <w:rPr>
          <w:noProof/>
        </w:rPr>
        <w:t>12</w:t>
      </w:r>
      <w:r>
        <w:rPr>
          <w:noProof/>
        </w:rPr>
        <w:fldChar w:fldCharType="end"/>
      </w:r>
    </w:p>
    <w:p w14:paraId="326A3CDE" w14:textId="622C1DF6" w:rsidR="00D4652A" w:rsidRDefault="00D4652A">
      <w:pPr>
        <w:pStyle w:val="Inhopg2"/>
        <w:tabs>
          <w:tab w:val="left" w:pos="800"/>
        </w:tabs>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Pr>
          <w:noProof/>
        </w:rPr>
        <w:t>Eisen aan dataontsluiting</w:t>
      </w:r>
      <w:r>
        <w:rPr>
          <w:noProof/>
        </w:rPr>
        <w:tab/>
      </w:r>
      <w:r>
        <w:rPr>
          <w:noProof/>
        </w:rPr>
        <w:fldChar w:fldCharType="begin"/>
      </w:r>
      <w:r>
        <w:rPr>
          <w:noProof/>
        </w:rPr>
        <w:instrText xml:space="preserve"> PAGEREF _Toc102639209 \h </w:instrText>
      </w:r>
      <w:r>
        <w:rPr>
          <w:noProof/>
        </w:rPr>
      </w:r>
      <w:r>
        <w:rPr>
          <w:noProof/>
        </w:rPr>
        <w:fldChar w:fldCharType="separate"/>
      </w:r>
      <w:r>
        <w:rPr>
          <w:noProof/>
        </w:rPr>
        <w:t>13</w:t>
      </w:r>
      <w:r>
        <w:rPr>
          <w:noProof/>
        </w:rPr>
        <w:fldChar w:fldCharType="end"/>
      </w:r>
    </w:p>
    <w:p w14:paraId="30ADD1EA" w14:textId="26E44F4F" w:rsidR="00D4652A" w:rsidRDefault="00D4652A">
      <w:pPr>
        <w:pStyle w:val="Inhopg1"/>
        <w:rPr>
          <w:rFonts w:asciiTheme="minorHAnsi" w:eastAsiaTheme="minorEastAsia" w:hAnsiTheme="minorHAnsi" w:cstheme="minorBidi"/>
          <w:noProof/>
          <w:sz w:val="22"/>
          <w:szCs w:val="22"/>
        </w:rPr>
      </w:pPr>
      <w:r>
        <w:rPr>
          <w:noProof/>
        </w:rPr>
        <w:t>5.</w:t>
      </w:r>
      <w:r>
        <w:rPr>
          <w:rFonts w:asciiTheme="minorHAnsi" w:eastAsiaTheme="minorEastAsia" w:hAnsiTheme="minorHAnsi" w:cstheme="minorBidi"/>
          <w:noProof/>
          <w:sz w:val="22"/>
          <w:szCs w:val="22"/>
        </w:rPr>
        <w:tab/>
      </w:r>
      <w:r>
        <w:rPr>
          <w:noProof/>
        </w:rPr>
        <w:t>Eisen aan diensten jaarlijks onderhoud en inspectie debietmeters waterketen (geldt zowel nieuwe als bestaande meters)</w:t>
      </w:r>
      <w:r>
        <w:rPr>
          <w:noProof/>
        </w:rPr>
        <w:tab/>
      </w:r>
      <w:r>
        <w:rPr>
          <w:noProof/>
        </w:rPr>
        <w:fldChar w:fldCharType="begin"/>
      </w:r>
      <w:r>
        <w:rPr>
          <w:noProof/>
        </w:rPr>
        <w:instrText xml:space="preserve"> PAGEREF _Toc102639210 \h </w:instrText>
      </w:r>
      <w:r>
        <w:rPr>
          <w:noProof/>
        </w:rPr>
      </w:r>
      <w:r>
        <w:rPr>
          <w:noProof/>
        </w:rPr>
        <w:fldChar w:fldCharType="separate"/>
      </w:r>
      <w:r>
        <w:rPr>
          <w:noProof/>
        </w:rPr>
        <w:t>15</w:t>
      </w:r>
      <w:r>
        <w:rPr>
          <w:noProof/>
        </w:rPr>
        <w:fldChar w:fldCharType="end"/>
      </w:r>
    </w:p>
    <w:p w14:paraId="175AB981" w14:textId="61F10039" w:rsidR="00D4652A" w:rsidRDefault="00D4652A">
      <w:pPr>
        <w:pStyle w:val="Inhopg2"/>
        <w:tabs>
          <w:tab w:val="left" w:pos="800"/>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Eisen aan onderhoud (algemeen)</w:t>
      </w:r>
      <w:r>
        <w:rPr>
          <w:noProof/>
        </w:rPr>
        <w:tab/>
      </w:r>
      <w:r>
        <w:rPr>
          <w:noProof/>
        </w:rPr>
        <w:fldChar w:fldCharType="begin"/>
      </w:r>
      <w:r>
        <w:rPr>
          <w:noProof/>
        </w:rPr>
        <w:instrText xml:space="preserve"> PAGEREF _Toc102639211 \h </w:instrText>
      </w:r>
      <w:r>
        <w:rPr>
          <w:noProof/>
        </w:rPr>
      </w:r>
      <w:r>
        <w:rPr>
          <w:noProof/>
        </w:rPr>
        <w:fldChar w:fldCharType="separate"/>
      </w:r>
      <w:r>
        <w:rPr>
          <w:noProof/>
        </w:rPr>
        <w:t>15</w:t>
      </w:r>
      <w:r>
        <w:rPr>
          <w:noProof/>
        </w:rPr>
        <w:fldChar w:fldCharType="end"/>
      </w:r>
    </w:p>
    <w:p w14:paraId="0E8B45E2" w14:textId="4CC7B7D6" w:rsidR="00D4652A" w:rsidRDefault="00D4652A">
      <w:pPr>
        <w:pStyle w:val="Inhopg2"/>
        <w:tabs>
          <w:tab w:val="left" w:pos="800"/>
        </w:tabs>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Eisen aan preventief onderhoud</w:t>
      </w:r>
      <w:r>
        <w:rPr>
          <w:noProof/>
        </w:rPr>
        <w:tab/>
      </w:r>
      <w:r>
        <w:rPr>
          <w:noProof/>
        </w:rPr>
        <w:fldChar w:fldCharType="begin"/>
      </w:r>
      <w:r>
        <w:rPr>
          <w:noProof/>
        </w:rPr>
        <w:instrText xml:space="preserve"> PAGEREF _Toc102639212 \h </w:instrText>
      </w:r>
      <w:r>
        <w:rPr>
          <w:noProof/>
        </w:rPr>
      </w:r>
      <w:r>
        <w:rPr>
          <w:noProof/>
        </w:rPr>
        <w:fldChar w:fldCharType="separate"/>
      </w:r>
      <w:r>
        <w:rPr>
          <w:noProof/>
        </w:rPr>
        <w:t>17</w:t>
      </w:r>
      <w:r>
        <w:rPr>
          <w:noProof/>
        </w:rPr>
        <w:fldChar w:fldCharType="end"/>
      </w:r>
    </w:p>
    <w:p w14:paraId="1004B58A" w14:textId="3BDB26DC" w:rsidR="00D4652A" w:rsidRDefault="00D4652A">
      <w:pPr>
        <w:pStyle w:val="Inhopg2"/>
        <w:tabs>
          <w:tab w:val="left" w:pos="800"/>
        </w:tabs>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Eisen aan bijdragen langetermijnoplossing</w:t>
      </w:r>
      <w:r>
        <w:rPr>
          <w:noProof/>
        </w:rPr>
        <w:tab/>
      </w:r>
      <w:r>
        <w:rPr>
          <w:noProof/>
        </w:rPr>
        <w:fldChar w:fldCharType="begin"/>
      </w:r>
      <w:r>
        <w:rPr>
          <w:noProof/>
        </w:rPr>
        <w:instrText xml:space="preserve"> PAGEREF _Toc102639213 \h </w:instrText>
      </w:r>
      <w:r>
        <w:rPr>
          <w:noProof/>
        </w:rPr>
      </w:r>
      <w:r>
        <w:rPr>
          <w:noProof/>
        </w:rPr>
        <w:fldChar w:fldCharType="separate"/>
      </w:r>
      <w:r>
        <w:rPr>
          <w:noProof/>
        </w:rPr>
        <w:t>18</w:t>
      </w:r>
      <w:r>
        <w:rPr>
          <w:noProof/>
        </w:rPr>
        <w:fldChar w:fldCharType="end"/>
      </w:r>
    </w:p>
    <w:p w14:paraId="1FB518B8" w14:textId="1B48E4ED" w:rsidR="00D4652A" w:rsidRDefault="00D4652A">
      <w:pPr>
        <w:pStyle w:val="Inhopg2"/>
        <w:tabs>
          <w:tab w:val="left" w:pos="800"/>
        </w:tabs>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Eisen aan opleveren na het eindigen van de Overeenkomst</w:t>
      </w:r>
      <w:r>
        <w:rPr>
          <w:noProof/>
        </w:rPr>
        <w:tab/>
      </w:r>
      <w:r>
        <w:rPr>
          <w:noProof/>
        </w:rPr>
        <w:fldChar w:fldCharType="begin"/>
      </w:r>
      <w:r>
        <w:rPr>
          <w:noProof/>
        </w:rPr>
        <w:instrText xml:space="preserve"> PAGEREF _Toc102639214 \h </w:instrText>
      </w:r>
      <w:r>
        <w:rPr>
          <w:noProof/>
        </w:rPr>
      </w:r>
      <w:r>
        <w:rPr>
          <w:noProof/>
        </w:rPr>
        <w:fldChar w:fldCharType="separate"/>
      </w:r>
      <w:r>
        <w:rPr>
          <w:noProof/>
        </w:rPr>
        <w:t>18</w:t>
      </w:r>
      <w:r>
        <w:rPr>
          <w:noProof/>
        </w:rPr>
        <w:fldChar w:fldCharType="end"/>
      </w:r>
    </w:p>
    <w:p w14:paraId="48896C83" w14:textId="01821D6B" w:rsidR="001F6A52" w:rsidRDefault="0086278B" w:rsidP="001F6A52">
      <w:pPr>
        <w:rPr>
          <w:b/>
        </w:rPr>
      </w:pPr>
      <w:r w:rsidRPr="00663CE4">
        <w:rPr>
          <w:b/>
        </w:rPr>
        <w:fldChar w:fldCharType="end"/>
      </w:r>
    </w:p>
    <w:p w14:paraId="6337E9C2" w14:textId="47DD2A8A" w:rsidR="00142F61" w:rsidRDefault="00E871DE" w:rsidP="00142F61">
      <w:pPr>
        <w:pStyle w:val="Kop1"/>
      </w:pPr>
      <w:bookmarkStart w:id="4" w:name="_Toc102639192"/>
      <w:r>
        <w:lastRenderedPageBreak/>
        <w:t>Inleiding</w:t>
      </w:r>
      <w:bookmarkEnd w:id="4"/>
    </w:p>
    <w:p w14:paraId="3AEE822C" w14:textId="44BA1A08" w:rsidR="006D1DFF" w:rsidRDefault="00E871DE" w:rsidP="00E871DE">
      <w:r>
        <w:t>In dit document</w:t>
      </w:r>
      <w:r w:rsidRPr="00E871DE">
        <w:t xml:space="preserve"> treft u de eisen</w:t>
      </w:r>
      <w:r>
        <w:t xml:space="preserve"> </w:t>
      </w:r>
      <w:r w:rsidR="006D1DFF">
        <w:t>die Opdrachtgever stelt</w:t>
      </w:r>
      <w:r w:rsidRPr="00E871DE">
        <w:t xml:space="preserve"> aan </w:t>
      </w:r>
      <w:r w:rsidR="0053607F">
        <w:t>het leveren</w:t>
      </w:r>
      <w:r w:rsidR="00820478">
        <w:t xml:space="preserve"> van debietmeters &amp; onderdelen en het</w:t>
      </w:r>
      <w:r w:rsidR="0053607F">
        <w:t xml:space="preserve"> onderhouden van</w:t>
      </w:r>
      <w:r w:rsidR="006D1DFF">
        <w:t xml:space="preserve"> </w:t>
      </w:r>
      <w:r w:rsidR="006A784A">
        <w:t>debietmeters</w:t>
      </w:r>
      <w:r w:rsidR="00C22362">
        <w:t xml:space="preserve"> </w:t>
      </w:r>
      <w:r w:rsidR="00532762">
        <w:t>t.b.v. de afvalwaterketen binnen Rijnland</w:t>
      </w:r>
      <w:r w:rsidR="00C22362">
        <w:t>.</w:t>
      </w:r>
    </w:p>
    <w:p w14:paraId="2A15F3CC" w14:textId="77777777" w:rsidR="006D1DFF" w:rsidRDefault="006D1DFF" w:rsidP="00E871DE"/>
    <w:p w14:paraId="6FFDF836" w14:textId="47E6CBCE" w:rsidR="00E871DE" w:rsidRPr="00E871DE" w:rsidRDefault="00E871DE" w:rsidP="00E871DE">
      <w:r w:rsidRPr="00E871DE">
        <w:t xml:space="preserve">Door het indienen van een Inschrijving gaat Inschrijver uitdrukkelijk akkoord met alle eisen die in dit </w:t>
      </w:r>
      <w:r w:rsidR="006D1DFF">
        <w:t>Programma van eisen</w:t>
      </w:r>
      <w:r w:rsidRPr="00E871DE">
        <w:t xml:space="preserve"> zijn </w:t>
      </w:r>
      <w:r w:rsidR="006D1DFF">
        <w:t xml:space="preserve">beschreven </w:t>
      </w:r>
      <w:r w:rsidRPr="00E871DE">
        <w:t>en verklaart u dat u gedurende de gehele uitvoeringsperiode van de met u gesloten</w:t>
      </w:r>
      <w:r w:rsidR="00E903A8">
        <w:t xml:space="preserve"> </w:t>
      </w:r>
      <w:r w:rsidR="006F1456">
        <w:t xml:space="preserve">Raamovereenkomst </w:t>
      </w:r>
      <w:r w:rsidR="009B04F2">
        <w:t>en/of</w:t>
      </w:r>
      <w:r w:rsidR="006F1456">
        <w:t xml:space="preserve"> </w:t>
      </w:r>
      <w:r w:rsidR="00E903A8">
        <w:t>Overeenkomst</w:t>
      </w:r>
      <w:r w:rsidRPr="00E871DE">
        <w:t xml:space="preserve"> daaraan blijft voldoen. Bovendien bevestigt u hiermee dat u alle opgegeven prijzen en tarieven, incl</w:t>
      </w:r>
      <w:r w:rsidR="0073682F">
        <w:t xml:space="preserve">usief </w:t>
      </w:r>
      <w:r w:rsidRPr="00E871DE">
        <w:t>overeengekomen indexeringen, gestand zult doen. Het niet voldoen aan een of meerdere eisen betekent dat uw Inschrijving niet verder wordt beoordeeld en dat uw Inschrijving terzijde wordt gelegd.</w:t>
      </w:r>
    </w:p>
    <w:p w14:paraId="5391199C" w14:textId="03EB2BDD" w:rsidR="00E871DE" w:rsidRDefault="00E871DE" w:rsidP="00E871DE"/>
    <w:p w14:paraId="4F4E3980" w14:textId="0E4584FF" w:rsidR="00124893" w:rsidRDefault="00124893" w:rsidP="00124893">
      <w:r>
        <w:t xml:space="preserve">De aanbesteding </w:t>
      </w:r>
      <w:r w:rsidR="00820478">
        <w:t>bevat de volgende onderdelen</w:t>
      </w:r>
      <w:r>
        <w:t>:</w:t>
      </w:r>
    </w:p>
    <w:p w14:paraId="0700BA0C" w14:textId="77777777" w:rsidR="00124893" w:rsidRDefault="00124893" w:rsidP="00124893"/>
    <w:p w14:paraId="0D16050F" w14:textId="6A0C9DFD" w:rsidR="003B53D3" w:rsidRPr="00820478" w:rsidRDefault="00820478" w:rsidP="00820478">
      <w:pPr>
        <w:pStyle w:val="Lijstalinea"/>
        <w:numPr>
          <w:ilvl w:val="0"/>
          <w:numId w:val="41"/>
        </w:numPr>
        <w:rPr>
          <w:b/>
          <w:bCs/>
        </w:rPr>
      </w:pPr>
      <w:r>
        <w:rPr>
          <w:b/>
          <w:bCs/>
        </w:rPr>
        <w:t>O</w:t>
      </w:r>
      <w:r w:rsidR="00124893" w:rsidRPr="00820478">
        <w:rPr>
          <w:b/>
          <w:bCs/>
        </w:rPr>
        <w:t xml:space="preserve">nderhouden </w:t>
      </w:r>
      <w:r>
        <w:rPr>
          <w:b/>
          <w:bCs/>
        </w:rPr>
        <w:t>op</w:t>
      </w:r>
      <w:r w:rsidRPr="00820478">
        <w:rPr>
          <w:b/>
          <w:bCs/>
        </w:rPr>
        <w:t xml:space="preserve"> bestaande en nieuw geleverde </w:t>
      </w:r>
      <w:r w:rsidR="00124893" w:rsidRPr="00820478">
        <w:rPr>
          <w:b/>
          <w:bCs/>
        </w:rPr>
        <w:t xml:space="preserve">debietmeters </w:t>
      </w:r>
      <w:r w:rsidR="00BF2985" w:rsidRPr="00820478">
        <w:rPr>
          <w:b/>
          <w:bCs/>
        </w:rPr>
        <w:t>afval</w:t>
      </w:r>
      <w:r w:rsidR="00124893" w:rsidRPr="00820478">
        <w:rPr>
          <w:b/>
          <w:bCs/>
        </w:rPr>
        <w:t>waterketen</w:t>
      </w:r>
    </w:p>
    <w:p w14:paraId="31914730" w14:textId="77777777" w:rsidR="004113C8" w:rsidRDefault="00532762" w:rsidP="004113C8">
      <w:pPr>
        <w:pStyle w:val="Lijstalinea"/>
        <w:rPr>
          <w:i/>
          <w:iCs/>
        </w:rPr>
      </w:pPr>
      <w:r w:rsidRPr="00820478">
        <w:rPr>
          <w:i/>
          <w:iCs/>
        </w:rPr>
        <w:t>Jaarlijks onderhoud en inspectie op de debietmeters in de afvalwaterketen, zodanig dat de geleverde debietmeters betrouwbaar blijven.</w:t>
      </w:r>
    </w:p>
    <w:p w14:paraId="11ECF2F9" w14:textId="2D64D215" w:rsidR="004113C8" w:rsidRDefault="004113C8" w:rsidP="004113C8">
      <w:pPr>
        <w:pStyle w:val="Lijstalinea"/>
        <w:rPr>
          <w:b/>
          <w:bCs/>
        </w:rPr>
      </w:pPr>
      <w:r w:rsidRPr="00820478">
        <w:rPr>
          <w:b/>
          <w:bCs/>
        </w:rPr>
        <w:t xml:space="preserve">&amp; </w:t>
      </w:r>
    </w:p>
    <w:p w14:paraId="343F3F44" w14:textId="77777777" w:rsidR="004113C8" w:rsidRDefault="004113C8" w:rsidP="004113C8">
      <w:pPr>
        <w:pStyle w:val="Lijstalinea"/>
        <w:numPr>
          <w:ilvl w:val="0"/>
          <w:numId w:val="41"/>
        </w:numPr>
        <w:rPr>
          <w:b/>
          <w:bCs/>
        </w:rPr>
      </w:pPr>
      <w:r w:rsidRPr="00820478">
        <w:rPr>
          <w:b/>
          <w:bCs/>
        </w:rPr>
        <w:t xml:space="preserve">Leveren van debietmeters, meetversterkers of meetbuizen voor vervanging in de afvalwaterketen </w:t>
      </w:r>
    </w:p>
    <w:p w14:paraId="61B260A3" w14:textId="77777777" w:rsidR="006905EB" w:rsidRPr="00E871DE" w:rsidRDefault="006905EB" w:rsidP="00E871DE"/>
    <w:p w14:paraId="5BDC4B45" w14:textId="23470957" w:rsidR="009745A9" w:rsidRDefault="006D1DFF" w:rsidP="00142F61">
      <w:r>
        <w:t>Dit</w:t>
      </w:r>
      <w:r w:rsidR="00F04C81" w:rsidRPr="00181AD8">
        <w:t xml:space="preserve"> document is</w:t>
      </w:r>
      <w:r w:rsidR="00B270B5" w:rsidRPr="00181AD8">
        <w:t xml:space="preserve"> als volgt opgebouwd:</w:t>
      </w:r>
    </w:p>
    <w:p w14:paraId="44AA2110" w14:textId="0CA79549" w:rsidR="00B270B5" w:rsidRPr="00130156" w:rsidRDefault="00B270B5" w:rsidP="00B270B5">
      <w:pPr>
        <w:numPr>
          <w:ilvl w:val="0"/>
          <w:numId w:val="2"/>
        </w:numPr>
        <w:tabs>
          <w:tab w:val="clear" w:pos="-1440"/>
          <w:tab w:val="clear" w:pos="-720"/>
          <w:tab w:val="clear" w:pos="0"/>
          <w:tab w:val="clear" w:pos="301"/>
          <w:tab w:val="clear" w:pos="380"/>
        </w:tabs>
        <w:suppressAutoHyphens/>
        <w:spacing w:line="252" w:lineRule="atLeast"/>
      </w:pPr>
      <w:r w:rsidRPr="00130156">
        <w:t xml:space="preserve">De </w:t>
      </w:r>
      <w:r w:rsidR="00181AD8" w:rsidRPr="00130156">
        <w:t>i</w:t>
      </w:r>
      <w:r w:rsidRPr="00130156">
        <w:t xml:space="preserve">nleiding is beschreven in </w:t>
      </w:r>
      <w:r w:rsidR="000F5B2A" w:rsidRPr="00130156">
        <w:t>H</w:t>
      </w:r>
      <w:r w:rsidRPr="00130156">
        <w:t>oofdstuk 1</w:t>
      </w:r>
      <w:r w:rsidR="006C2E98">
        <w:t>.</w:t>
      </w:r>
    </w:p>
    <w:p w14:paraId="44B3F841" w14:textId="3F7B03AC" w:rsidR="00B270B5" w:rsidRPr="00130156" w:rsidRDefault="00B270B5" w:rsidP="00B270B5">
      <w:pPr>
        <w:numPr>
          <w:ilvl w:val="0"/>
          <w:numId w:val="2"/>
        </w:numPr>
        <w:tabs>
          <w:tab w:val="clear" w:pos="-1440"/>
          <w:tab w:val="clear" w:pos="-720"/>
          <w:tab w:val="clear" w:pos="0"/>
          <w:tab w:val="clear" w:pos="301"/>
          <w:tab w:val="clear" w:pos="380"/>
        </w:tabs>
        <w:suppressAutoHyphens/>
        <w:spacing w:line="252" w:lineRule="atLeast"/>
      </w:pPr>
      <w:r w:rsidRPr="00130156">
        <w:t xml:space="preserve">Hoofdstuk 2 geeft </w:t>
      </w:r>
      <w:r w:rsidR="003A62AF" w:rsidRPr="00130156">
        <w:t>achtergrond en context</w:t>
      </w:r>
      <w:r w:rsidRPr="00130156">
        <w:t xml:space="preserve"> in de </w:t>
      </w:r>
      <w:r w:rsidR="00181AD8" w:rsidRPr="00130156">
        <w:t xml:space="preserve">bedrijfsvoering van </w:t>
      </w:r>
      <w:r w:rsidR="00746A15" w:rsidRPr="00130156">
        <w:t>de waterketen</w:t>
      </w:r>
      <w:r w:rsidR="006A784A">
        <w:t xml:space="preserve"> </w:t>
      </w:r>
      <w:r w:rsidR="00181AD8" w:rsidRPr="00130156">
        <w:t xml:space="preserve">en </w:t>
      </w:r>
      <w:r w:rsidR="003A62AF" w:rsidRPr="00130156">
        <w:t>daaruit volgende belangrijke</w:t>
      </w:r>
      <w:r w:rsidR="00181AD8" w:rsidRPr="00130156">
        <w:t xml:space="preserve"> keuzes voor </w:t>
      </w:r>
      <w:r w:rsidR="006A784A">
        <w:t>debietmeters</w:t>
      </w:r>
      <w:r w:rsidR="006C2E98">
        <w:t>.</w:t>
      </w:r>
    </w:p>
    <w:p w14:paraId="55A2536E" w14:textId="126B2515" w:rsidR="003B3C6C" w:rsidRDefault="00130156" w:rsidP="00820478">
      <w:pPr>
        <w:numPr>
          <w:ilvl w:val="0"/>
          <w:numId w:val="2"/>
        </w:numPr>
        <w:tabs>
          <w:tab w:val="clear" w:pos="-1440"/>
          <w:tab w:val="clear" w:pos="-720"/>
          <w:tab w:val="clear" w:pos="0"/>
          <w:tab w:val="clear" w:pos="301"/>
          <w:tab w:val="clear" w:pos="380"/>
        </w:tabs>
        <w:suppressAutoHyphens/>
        <w:spacing w:line="252" w:lineRule="atLeast"/>
      </w:pPr>
      <w:r w:rsidRPr="00130156">
        <w:t>Hoo</w:t>
      </w:r>
      <w:r w:rsidR="00F04C81" w:rsidRPr="00130156">
        <w:t xml:space="preserve">fdstuk </w:t>
      </w:r>
      <w:r w:rsidR="003A62AF" w:rsidRPr="00130156">
        <w:t>3</w:t>
      </w:r>
      <w:r w:rsidR="00F04C81" w:rsidRPr="00130156">
        <w:t xml:space="preserve"> </w:t>
      </w:r>
      <w:r w:rsidR="003A62AF" w:rsidRPr="00130156">
        <w:t xml:space="preserve">beschrijft de </w:t>
      </w:r>
      <w:r w:rsidR="00BD3C2C">
        <w:t xml:space="preserve">algemene </w:t>
      </w:r>
      <w:r w:rsidR="003A62AF" w:rsidRPr="00130156">
        <w:t xml:space="preserve">eisen aan </w:t>
      </w:r>
      <w:r w:rsidR="00032D34">
        <w:t xml:space="preserve">diensten </w:t>
      </w:r>
    </w:p>
    <w:p w14:paraId="6FB6CEB5" w14:textId="4B8DEC28" w:rsidR="00BD3C2C" w:rsidRPr="003B3C6C" w:rsidRDefault="00BD3C2C" w:rsidP="003B3C6C">
      <w:pPr>
        <w:numPr>
          <w:ilvl w:val="0"/>
          <w:numId w:val="2"/>
        </w:numPr>
      </w:pPr>
      <w:r w:rsidRPr="003B3C6C">
        <w:t xml:space="preserve">Hoofdstuk </w:t>
      </w:r>
      <w:r w:rsidR="00C072EC">
        <w:t>4</w:t>
      </w:r>
      <w:r w:rsidRPr="003B3C6C">
        <w:t xml:space="preserve"> </w:t>
      </w:r>
      <w:r w:rsidR="003B3C6C" w:rsidRPr="003B3C6C">
        <w:t>beschrijft de e</w:t>
      </w:r>
      <w:r w:rsidRPr="003B3C6C">
        <w:t xml:space="preserve">isen aan </w:t>
      </w:r>
      <w:r w:rsidR="00032D34">
        <w:t xml:space="preserve">de </w:t>
      </w:r>
      <w:r w:rsidR="00C072EC">
        <w:t>levering</w:t>
      </w:r>
      <w:r w:rsidR="00032D34">
        <w:t xml:space="preserve"> van nieuwe debietmeters</w:t>
      </w:r>
      <w:r w:rsidR="006C2E98">
        <w:t>.</w:t>
      </w:r>
    </w:p>
    <w:p w14:paraId="5445EDAC" w14:textId="0EC50BBF" w:rsidR="00C072EC" w:rsidRDefault="005B4D8D" w:rsidP="00D606A7">
      <w:pPr>
        <w:numPr>
          <w:ilvl w:val="0"/>
          <w:numId w:val="2"/>
        </w:numPr>
      </w:pPr>
      <w:r w:rsidRPr="003B3C6C">
        <w:t xml:space="preserve">In hoofdstuk </w:t>
      </w:r>
      <w:r w:rsidR="004113C8">
        <w:t>5</w:t>
      </w:r>
      <w:r w:rsidRPr="003B3C6C">
        <w:t xml:space="preserve"> zijn de eisen </w:t>
      </w:r>
      <w:r w:rsidR="00D606A7">
        <w:t>voor</w:t>
      </w:r>
      <w:r w:rsidRPr="003B3C6C">
        <w:t xml:space="preserve"> </w:t>
      </w:r>
      <w:r w:rsidR="00C91F8D">
        <w:t xml:space="preserve">de </w:t>
      </w:r>
      <w:r w:rsidRPr="003B3C6C">
        <w:t xml:space="preserve">diensten </w:t>
      </w:r>
      <w:r w:rsidR="00BF2985">
        <w:t>jaarlijks</w:t>
      </w:r>
      <w:r w:rsidRPr="003B3C6C">
        <w:t xml:space="preserve"> onderhoud</w:t>
      </w:r>
      <w:r w:rsidR="00B23154">
        <w:t xml:space="preserve"> en inspectie</w:t>
      </w:r>
      <w:r>
        <w:t xml:space="preserve"> van debietmeters </w:t>
      </w:r>
      <w:r w:rsidRPr="003B3C6C">
        <w:t>beschreven</w:t>
      </w:r>
      <w:r>
        <w:t>.</w:t>
      </w:r>
    </w:p>
    <w:p w14:paraId="022B56D5" w14:textId="6F64E84C" w:rsidR="0060590D" w:rsidRDefault="0060590D">
      <w:pPr>
        <w:tabs>
          <w:tab w:val="clear" w:pos="-1440"/>
          <w:tab w:val="clear" w:pos="-720"/>
          <w:tab w:val="clear" w:pos="0"/>
          <w:tab w:val="clear" w:pos="380"/>
        </w:tabs>
      </w:pPr>
    </w:p>
    <w:p w14:paraId="5D65725B" w14:textId="17E0FC8E" w:rsidR="005105AA" w:rsidRDefault="005105AA" w:rsidP="005105AA"/>
    <w:p w14:paraId="0FFEA741" w14:textId="77777777" w:rsidR="005105AA" w:rsidRDefault="005105AA" w:rsidP="005105AA">
      <w:pPr>
        <w:rPr>
          <w:szCs w:val="22"/>
        </w:rPr>
      </w:pPr>
    </w:p>
    <w:p w14:paraId="33088610" w14:textId="0B5EB95F" w:rsidR="00142F61" w:rsidRDefault="00D47F3C" w:rsidP="00142F61">
      <w:pPr>
        <w:pStyle w:val="Kop1"/>
        <w:rPr>
          <w:szCs w:val="22"/>
        </w:rPr>
      </w:pPr>
      <w:bookmarkStart w:id="5" w:name="_Toc102639193"/>
      <w:r>
        <w:rPr>
          <w:szCs w:val="22"/>
        </w:rPr>
        <w:lastRenderedPageBreak/>
        <w:t>Achtergrond en context</w:t>
      </w:r>
      <w:bookmarkEnd w:id="5"/>
    </w:p>
    <w:p w14:paraId="37638ED2" w14:textId="56C7FB4B" w:rsidR="00E80BA6" w:rsidRPr="0093354C" w:rsidRDefault="00E80BA6" w:rsidP="00E80BA6">
      <w:pPr>
        <w:pStyle w:val="Kop2"/>
      </w:pPr>
      <w:bookmarkStart w:id="6" w:name="_Toc102639194"/>
      <w:bookmarkStart w:id="7" w:name="_Toc516661785"/>
      <w:r>
        <w:t>Hoogheemraadschap van Rijnland</w:t>
      </w:r>
      <w:bookmarkEnd w:id="6"/>
    </w:p>
    <w:bookmarkEnd w:id="7"/>
    <w:p w14:paraId="261460D4" w14:textId="21DA85A6" w:rsidR="003A62AF" w:rsidRDefault="003A62AF" w:rsidP="00CE1DBE">
      <w:r>
        <w:t xml:space="preserve">Hoogheemraadschap van </w:t>
      </w:r>
      <w:r w:rsidR="0066438D">
        <w:t>Rijnland</w:t>
      </w:r>
      <w:r>
        <w:t xml:space="preserve"> </w:t>
      </w:r>
      <w:r w:rsidR="00956F33">
        <w:t>(</w:t>
      </w:r>
      <w:r w:rsidR="00F01A4D">
        <w:t xml:space="preserve">HHR, </w:t>
      </w:r>
      <w:r>
        <w:t>Opdrachtgever) draagt</w:t>
      </w:r>
      <w:r w:rsidR="00142F61" w:rsidRPr="00D27750">
        <w:t xml:space="preserve"> </w:t>
      </w:r>
      <w:r w:rsidR="00142F61">
        <w:t>zorg voor droge voeten en schoon water</w:t>
      </w:r>
      <w:r w:rsidR="00142F61" w:rsidRPr="00D27750">
        <w:t xml:space="preserve">. Het </w:t>
      </w:r>
      <w:r w:rsidR="00142F61">
        <w:t>beheer</w:t>
      </w:r>
      <w:r w:rsidR="00142F61" w:rsidRPr="00D27750">
        <w:t xml:space="preserve">gebied van </w:t>
      </w:r>
      <w:r>
        <w:t>Opdrachtgever</w:t>
      </w:r>
      <w:r w:rsidR="00142F61" w:rsidRPr="00D27750">
        <w:t xml:space="preserve"> strekt zich uit van </w:t>
      </w:r>
      <w:r w:rsidR="00EE0251">
        <w:t>Velsen</w:t>
      </w:r>
      <w:r w:rsidR="00142F61" w:rsidRPr="00D27750">
        <w:t xml:space="preserve">, Gouda, Zoetermeer tot aan Den Haag. </w:t>
      </w:r>
      <w:bookmarkStart w:id="8" w:name="_Toc516661787"/>
    </w:p>
    <w:p w14:paraId="63EF25B0" w14:textId="05B9C464" w:rsidR="00CE1DBE" w:rsidRDefault="00CE1DBE" w:rsidP="00CE1DBE"/>
    <w:p w14:paraId="42AFD950" w14:textId="3A640E46" w:rsidR="00CE1DBE" w:rsidRDefault="00CE1DBE" w:rsidP="00CE1DBE">
      <w:pPr>
        <w:jc w:val="center"/>
      </w:pPr>
      <w:r>
        <w:rPr>
          <w:noProof/>
        </w:rPr>
        <w:drawing>
          <wp:inline distT="0" distB="0" distL="0" distR="0" wp14:anchorId="2B84682D" wp14:editId="119D4A89">
            <wp:extent cx="3581059" cy="5062525"/>
            <wp:effectExtent l="0" t="0" r="635" b="508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91011" cy="5076594"/>
                    </a:xfrm>
                    <a:prstGeom prst="rect">
                      <a:avLst/>
                    </a:prstGeom>
                  </pic:spPr>
                </pic:pic>
              </a:graphicData>
            </a:graphic>
          </wp:inline>
        </w:drawing>
      </w:r>
    </w:p>
    <w:p w14:paraId="13230B01" w14:textId="77777777" w:rsidR="009E123A" w:rsidRPr="00E5021B" w:rsidRDefault="009E123A" w:rsidP="009E123A">
      <w:pPr>
        <w:pStyle w:val="Kop2"/>
      </w:pPr>
      <w:bookmarkStart w:id="9" w:name="_Toc102639195"/>
      <w:r>
        <w:t xml:space="preserve">Strategische </w:t>
      </w:r>
      <w:proofErr w:type="spellStart"/>
      <w:r>
        <w:t>bedrijfsvoeringskeuzes</w:t>
      </w:r>
      <w:bookmarkEnd w:id="9"/>
      <w:proofErr w:type="spellEnd"/>
    </w:p>
    <w:p w14:paraId="4269E008" w14:textId="6F70E78A" w:rsidR="009E123A" w:rsidRDefault="009E123A" w:rsidP="009E123A">
      <w:r>
        <w:t>De belangrijkste doelen voor de waterketen van Opdrachtgever zijn:</w:t>
      </w:r>
    </w:p>
    <w:p w14:paraId="72C4755C"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Voldoen aan wet- en regelgeving (normen).</w:t>
      </w:r>
    </w:p>
    <w:p w14:paraId="75D73E2F"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Veiligheid voor mens en milieu.</w:t>
      </w:r>
    </w:p>
    <w:p w14:paraId="5D798357"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Bedrijfscontinuïteit.</w:t>
      </w:r>
    </w:p>
    <w:p w14:paraId="19B07A99"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Efficiëntie.</w:t>
      </w:r>
    </w:p>
    <w:p w14:paraId="225BF8D4"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Professionaliseren.</w:t>
      </w:r>
    </w:p>
    <w:p w14:paraId="7603D022" w14:textId="0A10E7CE" w:rsidR="00E80BA6" w:rsidRDefault="009E123A" w:rsidP="00E80BA6">
      <w:pPr>
        <w:pStyle w:val="Kop2"/>
      </w:pPr>
      <w:bookmarkStart w:id="10" w:name="_Toc102639196"/>
      <w:r>
        <w:lastRenderedPageBreak/>
        <w:t>Debietmeters w</w:t>
      </w:r>
      <w:r w:rsidR="00E80BA6">
        <w:t>aterketen</w:t>
      </w:r>
      <w:bookmarkEnd w:id="10"/>
    </w:p>
    <w:p w14:paraId="25E2C9EF" w14:textId="4F5FE836" w:rsidR="009E123A" w:rsidRDefault="009E123A" w:rsidP="009E123A">
      <w:pPr>
        <w:pStyle w:val="Kop3"/>
      </w:pPr>
      <w:bookmarkStart w:id="11" w:name="_Toc102639197"/>
      <w:r>
        <w:t>Waterketen</w:t>
      </w:r>
      <w:bookmarkEnd w:id="11"/>
    </w:p>
    <w:bookmarkEnd w:id="8"/>
    <w:p w14:paraId="2FBBDD73" w14:textId="515D26EF" w:rsidR="00CB5B39" w:rsidRDefault="00CB5B39" w:rsidP="00CB5B39">
      <w:r>
        <w:t>Met Waterketen</w:t>
      </w:r>
      <w:r w:rsidR="001E5DD5">
        <w:t xml:space="preserve"> (WK)</w:t>
      </w:r>
      <w:r>
        <w:t xml:space="preserve"> worden alle benodigde systemen en installaties bedoeld ten behoeve van de keten van waterproductie (drinkwaterbedrijven en individuele waterwinning), waterverbruik (huishoudens, bedrijven en instellingen), inzameling en transport van afvalwater (gemeenten en waterschappen via de riolering) en </w:t>
      </w:r>
      <w:r w:rsidR="007943C1">
        <w:t>afvalwater</w:t>
      </w:r>
      <w:r>
        <w:t xml:space="preserve">waterzuivering (waterschappen). </w:t>
      </w:r>
    </w:p>
    <w:p w14:paraId="06F63E2C" w14:textId="77777777" w:rsidR="00CB5B39" w:rsidRDefault="00CB5B39" w:rsidP="00765F04"/>
    <w:p w14:paraId="12A68F89" w14:textId="6F55828D" w:rsidR="00DF53D4" w:rsidRDefault="002F3AD3" w:rsidP="00DF53D4">
      <w:r>
        <w:t xml:space="preserve">Daarmee </w:t>
      </w:r>
      <w:r w:rsidR="00956F33">
        <w:t>zijn</w:t>
      </w:r>
      <w:r>
        <w:t xml:space="preserve"> afvalwater</w:t>
      </w:r>
      <w:r w:rsidR="0001726E">
        <w:t xml:space="preserve">transport </w:t>
      </w:r>
      <w:r>
        <w:t>en afval</w:t>
      </w:r>
      <w:r w:rsidR="0001726E">
        <w:t xml:space="preserve">waterzuivering </w:t>
      </w:r>
      <w:r>
        <w:t>kernta</w:t>
      </w:r>
      <w:r w:rsidR="007943C1">
        <w:t>ken</w:t>
      </w:r>
      <w:r>
        <w:t xml:space="preserve"> van </w:t>
      </w:r>
      <w:r w:rsidR="00956F33">
        <w:t>Opdrachtgever</w:t>
      </w:r>
      <w:r>
        <w:t xml:space="preserve"> in de waterketen</w:t>
      </w:r>
      <w:r w:rsidR="000154EE">
        <w:t>, ook wel afvalwaterketen genoemd</w:t>
      </w:r>
      <w:r>
        <w:t xml:space="preserve">. Hiervoor maakt </w:t>
      </w:r>
      <w:r w:rsidR="00956F33">
        <w:t>Opdrachtgever</w:t>
      </w:r>
      <w:r>
        <w:t xml:space="preserve"> gebruik van</w:t>
      </w:r>
      <w:r w:rsidR="00765F04">
        <w:t xml:space="preserve"> een hele keten van</w:t>
      </w:r>
      <w:r w:rsidR="007943C1">
        <w:t xml:space="preserve"> assets</w:t>
      </w:r>
      <w:r w:rsidR="0001726E">
        <w:t xml:space="preserve">. </w:t>
      </w:r>
      <w:r w:rsidR="00956F33">
        <w:t>Opdrachtgever</w:t>
      </w:r>
      <w:r w:rsidR="00DF53D4">
        <w:t xml:space="preserve"> beheert:</w:t>
      </w:r>
    </w:p>
    <w:p w14:paraId="1ADD2841" w14:textId="2DFAB2AC" w:rsidR="00DF53D4" w:rsidRDefault="00DF53D4" w:rsidP="00DF53D4">
      <w:pPr>
        <w:numPr>
          <w:ilvl w:val="0"/>
          <w:numId w:val="2"/>
        </w:numPr>
        <w:tabs>
          <w:tab w:val="clear" w:pos="-1440"/>
          <w:tab w:val="clear" w:pos="-720"/>
          <w:tab w:val="clear" w:pos="0"/>
          <w:tab w:val="clear" w:pos="301"/>
          <w:tab w:val="clear" w:pos="380"/>
        </w:tabs>
        <w:suppressAutoHyphens/>
        <w:spacing w:line="252" w:lineRule="atLeast"/>
      </w:pPr>
      <w:r>
        <w:t xml:space="preserve">meer dan </w:t>
      </w:r>
      <w:r w:rsidR="00E5021B">
        <w:t>80</w:t>
      </w:r>
      <w:r>
        <w:t xml:space="preserve"> </w:t>
      </w:r>
      <w:r w:rsidR="007943C1">
        <w:t>afvalwater</w:t>
      </w:r>
      <w:r>
        <w:t>transportgemalen</w:t>
      </w:r>
      <w:r w:rsidR="007943C1">
        <w:t xml:space="preserve"> (AWTG)</w:t>
      </w:r>
      <w:r w:rsidR="006C2E98">
        <w:t>.</w:t>
      </w:r>
    </w:p>
    <w:p w14:paraId="315E02E8" w14:textId="2EA30089" w:rsidR="00DF53D4" w:rsidRDefault="00DF53D4" w:rsidP="00DF53D4">
      <w:pPr>
        <w:numPr>
          <w:ilvl w:val="0"/>
          <w:numId w:val="2"/>
        </w:numPr>
        <w:tabs>
          <w:tab w:val="clear" w:pos="-1440"/>
          <w:tab w:val="clear" w:pos="-720"/>
          <w:tab w:val="clear" w:pos="0"/>
          <w:tab w:val="clear" w:pos="301"/>
          <w:tab w:val="clear" w:pos="380"/>
        </w:tabs>
        <w:suppressAutoHyphens/>
        <w:spacing w:line="252" w:lineRule="atLeast"/>
      </w:pPr>
      <w:r>
        <w:t xml:space="preserve">honderden kilometers </w:t>
      </w:r>
      <w:r w:rsidR="007943C1">
        <w:t>afvalwater</w:t>
      </w:r>
      <w:r>
        <w:t>transportleiding</w:t>
      </w:r>
      <w:r w:rsidR="002F3AD3">
        <w:t>en</w:t>
      </w:r>
      <w:r w:rsidR="006C2E98">
        <w:t>.</w:t>
      </w:r>
    </w:p>
    <w:p w14:paraId="7EA24815" w14:textId="65EE2194" w:rsidR="00DF53D4" w:rsidRDefault="00DF53D4" w:rsidP="00DF53D4">
      <w:pPr>
        <w:numPr>
          <w:ilvl w:val="0"/>
          <w:numId w:val="2"/>
        </w:numPr>
        <w:tabs>
          <w:tab w:val="clear" w:pos="-1440"/>
          <w:tab w:val="clear" w:pos="-720"/>
          <w:tab w:val="clear" w:pos="0"/>
          <w:tab w:val="clear" w:pos="301"/>
          <w:tab w:val="clear" w:pos="380"/>
        </w:tabs>
        <w:suppressAutoHyphens/>
        <w:spacing w:line="252" w:lineRule="atLeast"/>
      </w:pPr>
      <w:r>
        <w:t>19 afvalwaterzuiveringsinstallaties</w:t>
      </w:r>
      <w:r w:rsidR="007943C1">
        <w:t xml:space="preserve"> (AWZI),</w:t>
      </w:r>
      <w:r>
        <w:t xml:space="preserve"> met een zuiveringscapaciteit van 9.500 tot 230.000 inwonerequivalenten.</w:t>
      </w:r>
    </w:p>
    <w:p w14:paraId="499F1B9D" w14:textId="77777777" w:rsidR="00DF53D4" w:rsidRDefault="00DF53D4" w:rsidP="00765F04"/>
    <w:p w14:paraId="1237BF9F" w14:textId="299F8994" w:rsidR="00765F04" w:rsidRDefault="00DF53D4" w:rsidP="00765F04">
      <w:r>
        <w:t xml:space="preserve">Op de </w:t>
      </w:r>
      <w:proofErr w:type="spellStart"/>
      <w:r w:rsidR="0073682F">
        <w:t>AWZI’s</w:t>
      </w:r>
      <w:proofErr w:type="spellEnd"/>
      <w:r w:rsidR="0073682F">
        <w:t xml:space="preserve"> </w:t>
      </w:r>
      <w:r w:rsidR="00765F04">
        <w:t>wordt afvalwater gezuiverd, kan slib worden vergist</w:t>
      </w:r>
      <w:r w:rsidR="0001726E">
        <w:t>,</w:t>
      </w:r>
      <w:r>
        <w:t xml:space="preserve"> </w:t>
      </w:r>
      <w:r w:rsidR="00765F04">
        <w:t>ontwaterd</w:t>
      </w:r>
      <w:r w:rsidR="0001726E">
        <w:t xml:space="preserve"> en diverse grondstoffen en energie worden geproduceerd</w:t>
      </w:r>
      <w:r w:rsidR="00765F04">
        <w:t xml:space="preserve">. Het ontwaterd slib wordt buiten de installaties van </w:t>
      </w:r>
      <w:r w:rsidR="00956F33">
        <w:t>Opdrachtgever</w:t>
      </w:r>
      <w:r w:rsidR="00765F04">
        <w:t xml:space="preserve"> verder verwerkt. </w:t>
      </w:r>
    </w:p>
    <w:p w14:paraId="686DBE24" w14:textId="77777777" w:rsidR="009E123A" w:rsidRDefault="009E123A" w:rsidP="00765F04"/>
    <w:p w14:paraId="676C53AC" w14:textId="0FA6A614" w:rsidR="009E123A" w:rsidRDefault="009E123A" w:rsidP="009E123A">
      <w:pPr>
        <w:pStyle w:val="Kop3"/>
      </w:pPr>
      <w:bookmarkStart w:id="12" w:name="_Toc102639198"/>
      <w:bookmarkStart w:id="13" w:name="_Toc516661789"/>
      <w:r>
        <w:t>Behoefte debietmeters waterketen</w:t>
      </w:r>
      <w:bookmarkEnd w:id="12"/>
    </w:p>
    <w:p w14:paraId="41D2E2AC" w14:textId="33E0A370" w:rsidR="009E123A" w:rsidRDefault="00D75554" w:rsidP="009E123A">
      <w:r>
        <w:t>In</w:t>
      </w:r>
      <w:r w:rsidR="009E123A">
        <w:t xml:space="preserve"> de waterketen worden verschillende debietmeters ingezet voor het meten van (massa) flow van afvalwater, slib, gas, polymeer en chemicaliën. </w:t>
      </w:r>
      <w:r w:rsidR="009E123A" w:rsidRPr="00F742C6">
        <w:t xml:space="preserve">Op basis van deze </w:t>
      </w:r>
      <w:r w:rsidR="00470D15">
        <w:t>meetwaarden</w:t>
      </w:r>
      <w:r w:rsidR="009E123A" w:rsidRPr="00F742C6">
        <w:t xml:space="preserve"> wordt het</w:t>
      </w:r>
      <w:r w:rsidR="00B2587A">
        <w:t xml:space="preserve"> transportproces van de </w:t>
      </w:r>
      <w:proofErr w:type="spellStart"/>
      <w:r w:rsidR="00B2587A">
        <w:t>AWTG’s</w:t>
      </w:r>
      <w:proofErr w:type="spellEnd"/>
      <w:r w:rsidR="00B2587A">
        <w:t xml:space="preserve"> en het </w:t>
      </w:r>
      <w:r w:rsidR="009E123A" w:rsidRPr="00F742C6">
        <w:t xml:space="preserve">zuiveringsproces op de </w:t>
      </w:r>
      <w:proofErr w:type="spellStart"/>
      <w:r w:rsidR="009E123A" w:rsidRPr="00F742C6">
        <w:t>AWZI’s</w:t>
      </w:r>
      <w:proofErr w:type="spellEnd"/>
      <w:r w:rsidR="009E123A" w:rsidRPr="00F742C6">
        <w:t xml:space="preserve"> automatisch bestuurd en kan indien nodig op afstand vanuit de CPK worden bijgestuurd. Daarnaast leveren de </w:t>
      </w:r>
      <w:r w:rsidR="009E123A">
        <w:t>debiet</w:t>
      </w:r>
      <w:r w:rsidR="009E123A" w:rsidRPr="00F742C6">
        <w:t>meters bruikbare data over de procesvoering en de waterprocessen.</w:t>
      </w:r>
    </w:p>
    <w:p w14:paraId="6974E5B1" w14:textId="77777777" w:rsidR="009E123A" w:rsidRDefault="009E123A" w:rsidP="009E123A">
      <w:pPr>
        <w:tabs>
          <w:tab w:val="clear" w:pos="-1440"/>
          <w:tab w:val="clear" w:pos="-720"/>
          <w:tab w:val="clear" w:pos="0"/>
          <w:tab w:val="clear" w:pos="380"/>
        </w:tabs>
      </w:pPr>
    </w:p>
    <w:p w14:paraId="2C3B523C" w14:textId="715D19D7" w:rsidR="009E123A" w:rsidRDefault="009E123A" w:rsidP="009E123A">
      <w:pPr>
        <w:tabs>
          <w:tab w:val="clear" w:pos="-1440"/>
          <w:tab w:val="clear" w:pos="-720"/>
          <w:tab w:val="clear" w:pos="0"/>
          <w:tab w:val="clear" w:pos="380"/>
        </w:tabs>
      </w:pPr>
      <w:r>
        <w:t>Waterketen beheert nu ongeveer 360 debietmeters en heeft regulier te maken met het</w:t>
      </w:r>
      <w:r w:rsidR="00235D32">
        <w:t xml:space="preserve"> onderhoud en</w:t>
      </w:r>
      <w:r>
        <w:t xml:space="preserve"> vervangen van defecte debietmeters</w:t>
      </w:r>
      <w:r w:rsidR="004835EA">
        <w:t>/meetversterkers</w:t>
      </w:r>
      <w:r>
        <w:t>. Er zijn verschillende oplossingen en fabricaten</w:t>
      </w:r>
      <w:r w:rsidRPr="00C2765B">
        <w:t xml:space="preserve">, </w:t>
      </w:r>
      <w:r>
        <w:t>dit bemoeilijkt bijvoorbeeld</w:t>
      </w:r>
      <w:r w:rsidRPr="00C2765B">
        <w:t xml:space="preserve"> voorraadbeheer en uniformiteit bewaken/behoude</w:t>
      </w:r>
      <w:r>
        <w:t xml:space="preserve">n. </w:t>
      </w:r>
    </w:p>
    <w:p w14:paraId="1D9275DE" w14:textId="77777777" w:rsidR="009E123A" w:rsidRDefault="009E123A" w:rsidP="003E29A7"/>
    <w:bookmarkEnd w:id="13"/>
    <w:p w14:paraId="5E97A7C1" w14:textId="77777777" w:rsidR="00D73C8C" w:rsidRPr="00AB306B" w:rsidRDefault="00D73C8C" w:rsidP="00A36347">
      <w:pPr>
        <w:tabs>
          <w:tab w:val="clear" w:pos="-1440"/>
          <w:tab w:val="clear" w:pos="-720"/>
          <w:tab w:val="clear" w:pos="0"/>
          <w:tab w:val="clear" w:pos="380"/>
        </w:tabs>
      </w:pPr>
    </w:p>
    <w:p w14:paraId="34E79F3F" w14:textId="03BB3297" w:rsidR="00EF5973" w:rsidRDefault="00EF5973" w:rsidP="00EF5973">
      <w:pPr>
        <w:pStyle w:val="Kop1"/>
        <w:rPr>
          <w:szCs w:val="22"/>
        </w:rPr>
      </w:pPr>
      <w:bookmarkStart w:id="14" w:name="_Toc102639199"/>
      <w:r>
        <w:rPr>
          <w:szCs w:val="22"/>
        </w:rPr>
        <w:lastRenderedPageBreak/>
        <w:t>Algemene eisen aan diensten</w:t>
      </w:r>
      <w:r w:rsidR="008D4909">
        <w:rPr>
          <w:szCs w:val="22"/>
        </w:rPr>
        <w:t xml:space="preserve"> en leveringen</w:t>
      </w:r>
      <w:r>
        <w:rPr>
          <w:szCs w:val="22"/>
        </w:rPr>
        <w:t xml:space="preserve"> debietmeters</w:t>
      </w:r>
      <w:r w:rsidR="008D4909">
        <w:rPr>
          <w:szCs w:val="22"/>
        </w:rPr>
        <w:t xml:space="preserve"> en onderdelen</w:t>
      </w:r>
      <w:bookmarkEnd w:id="14"/>
      <w:r w:rsidR="00997137">
        <w:rPr>
          <w:szCs w:val="22"/>
        </w:rPr>
        <w:t xml:space="preserve"> </w:t>
      </w:r>
    </w:p>
    <w:p w14:paraId="34D5131F" w14:textId="4E65F8BF" w:rsidR="00EF5973" w:rsidRDefault="00EF5973" w:rsidP="00F23465">
      <w:pPr>
        <w:pStyle w:val="Kop2"/>
      </w:pPr>
      <w:bookmarkStart w:id="15" w:name="_Toc102639200"/>
      <w:r>
        <w:t>Algemene eisen aan diensten</w:t>
      </w:r>
      <w:bookmarkEnd w:id="15"/>
    </w:p>
    <w:p w14:paraId="6D4B60EE" w14:textId="77777777" w:rsidR="00EF5973" w:rsidRPr="009040DD" w:rsidRDefault="00EF5973" w:rsidP="00EF5973"/>
    <w:tbl>
      <w:tblPr>
        <w:tblStyle w:val="Tabelraster"/>
        <w:tblW w:w="9072" w:type="dxa"/>
        <w:tblInd w:w="108" w:type="dxa"/>
        <w:tblLayout w:type="fixed"/>
        <w:tblLook w:val="04A0" w:firstRow="1" w:lastRow="0" w:firstColumn="1" w:lastColumn="0" w:noHBand="0" w:noVBand="1"/>
      </w:tblPr>
      <w:tblGrid>
        <w:gridCol w:w="1134"/>
        <w:gridCol w:w="7938"/>
      </w:tblGrid>
      <w:tr w:rsidR="00EF5973" w:rsidRPr="00266038" w14:paraId="5C49CC10" w14:textId="77777777" w:rsidTr="00317FCC">
        <w:tc>
          <w:tcPr>
            <w:tcW w:w="1134" w:type="dxa"/>
            <w:shd w:val="clear" w:color="auto" w:fill="BFBFBF" w:themeFill="background1" w:themeFillShade="BF"/>
          </w:tcPr>
          <w:p w14:paraId="7FD26E09" w14:textId="77777777" w:rsidR="00EF5973" w:rsidRPr="00266038" w:rsidRDefault="00EF5973" w:rsidP="00E1330F">
            <w:pPr>
              <w:rPr>
                <w:b/>
                <w:sz w:val="20"/>
              </w:rPr>
            </w:pPr>
            <w:proofErr w:type="spellStart"/>
            <w:r w:rsidRPr="00266038">
              <w:rPr>
                <w:b/>
                <w:sz w:val="20"/>
              </w:rPr>
              <w:t>Nr</w:t>
            </w:r>
            <w:proofErr w:type="spellEnd"/>
          </w:p>
        </w:tc>
        <w:tc>
          <w:tcPr>
            <w:tcW w:w="7938" w:type="dxa"/>
            <w:shd w:val="clear" w:color="auto" w:fill="BFBFBF" w:themeFill="background1" w:themeFillShade="BF"/>
          </w:tcPr>
          <w:p w14:paraId="46D45EE8" w14:textId="77777777" w:rsidR="00EF5973" w:rsidRPr="00266038" w:rsidRDefault="00EF5973" w:rsidP="00E1330F">
            <w:pPr>
              <w:rPr>
                <w:b/>
                <w:sz w:val="20"/>
              </w:rPr>
            </w:pPr>
            <w:r w:rsidRPr="00266038">
              <w:rPr>
                <w:b/>
                <w:sz w:val="20"/>
              </w:rPr>
              <w:t>Eis</w:t>
            </w:r>
          </w:p>
        </w:tc>
      </w:tr>
      <w:tr w:rsidR="00142FAE" w:rsidRPr="0075435A" w14:paraId="4C35F35B" w14:textId="77777777" w:rsidTr="00E1330F">
        <w:tc>
          <w:tcPr>
            <w:tcW w:w="1134" w:type="dxa"/>
          </w:tcPr>
          <w:p w14:paraId="7D98F7D0" w14:textId="77777777" w:rsidR="00142FAE" w:rsidRPr="0075435A" w:rsidRDefault="00142FAE" w:rsidP="00E1330F">
            <w:pPr>
              <w:rPr>
                <w:bCs/>
                <w:sz w:val="20"/>
              </w:rPr>
            </w:pPr>
            <w:r>
              <w:rPr>
                <w:bCs/>
                <w:sz w:val="20"/>
              </w:rPr>
              <w:t>3.1.1</w:t>
            </w:r>
          </w:p>
        </w:tc>
        <w:tc>
          <w:tcPr>
            <w:tcW w:w="7938" w:type="dxa"/>
          </w:tcPr>
          <w:p w14:paraId="7067EB42" w14:textId="5F809584" w:rsidR="00142FAE" w:rsidRPr="0075435A" w:rsidRDefault="00142FAE" w:rsidP="00E1330F">
            <w:pPr>
              <w:tabs>
                <w:tab w:val="clear" w:pos="380"/>
                <w:tab w:val="left" w:pos="2517"/>
              </w:tabs>
              <w:rPr>
                <w:sz w:val="20"/>
              </w:rPr>
            </w:pPr>
            <w:r w:rsidRPr="0075435A">
              <w:rPr>
                <w:sz w:val="20"/>
              </w:rPr>
              <w:t xml:space="preserve">Voor </w:t>
            </w:r>
            <w:r w:rsidR="00AE4FC8">
              <w:rPr>
                <w:sz w:val="20"/>
              </w:rPr>
              <w:t xml:space="preserve">het </w:t>
            </w:r>
            <w:r>
              <w:rPr>
                <w:sz w:val="20"/>
              </w:rPr>
              <w:t>onderhouden</w:t>
            </w:r>
            <w:r w:rsidR="00AE4FC8">
              <w:rPr>
                <w:sz w:val="20"/>
              </w:rPr>
              <w:t xml:space="preserve"> van de debietmeters</w:t>
            </w:r>
            <w:r>
              <w:rPr>
                <w:sz w:val="20"/>
              </w:rPr>
              <w:t xml:space="preserve"> zijn </w:t>
            </w:r>
            <w:r w:rsidRPr="0075435A">
              <w:rPr>
                <w:sz w:val="20"/>
              </w:rPr>
              <w:t>de volgende algemene voorwaarden van toepassing:</w:t>
            </w:r>
          </w:p>
          <w:p w14:paraId="5DB93730" w14:textId="77777777" w:rsidR="00142FAE" w:rsidRPr="0075435A" w:rsidRDefault="00142FAE" w:rsidP="00E1330F">
            <w:pPr>
              <w:pStyle w:val="Lijstalinea"/>
              <w:numPr>
                <w:ilvl w:val="0"/>
                <w:numId w:val="2"/>
              </w:numPr>
            </w:pPr>
            <w:r w:rsidRPr="0075435A">
              <w:rPr>
                <w:sz w:val="20"/>
              </w:rPr>
              <w:t xml:space="preserve">Algemene </w:t>
            </w:r>
            <w:proofErr w:type="spellStart"/>
            <w:r w:rsidRPr="0075435A">
              <w:rPr>
                <w:sz w:val="20"/>
              </w:rPr>
              <w:t>Waterschapsinkoopvoorwaarden</w:t>
            </w:r>
            <w:proofErr w:type="spellEnd"/>
            <w:r w:rsidRPr="0075435A">
              <w:rPr>
                <w:sz w:val="20"/>
              </w:rPr>
              <w:t xml:space="preserve"> voor het verstrekken van opdrachten tot het verrichten van diensten 2018 (AWVODI-2018).</w:t>
            </w:r>
          </w:p>
          <w:p w14:paraId="25872227" w14:textId="77777777" w:rsidR="00142FAE" w:rsidRPr="0075435A" w:rsidRDefault="00142FAE" w:rsidP="00E1330F"/>
        </w:tc>
      </w:tr>
      <w:tr w:rsidR="00142FAE" w:rsidRPr="00266038" w14:paraId="3C268EA3" w14:textId="77777777" w:rsidTr="00E1330F">
        <w:tc>
          <w:tcPr>
            <w:tcW w:w="1134" w:type="dxa"/>
          </w:tcPr>
          <w:p w14:paraId="4CC5C4F2" w14:textId="593264E1" w:rsidR="00142FAE" w:rsidRDefault="00142FAE" w:rsidP="00E1330F">
            <w:pPr>
              <w:rPr>
                <w:bCs/>
              </w:rPr>
            </w:pPr>
            <w:r>
              <w:rPr>
                <w:bCs/>
                <w:sz w:val="20"/>
              </w:rPr>
              <w:t>3.1.2</w:t>
            </w:r>
          </w:p>
        </w:tc>
        <w:tc>
          <w:tcPr>
            <w:tcW w:w="7938" w:type="dxa"/>
          </w:tcPr>
          <w:p w14:paraId="27CC74B1" w14:textId="772E7CB0" w:rsidR="00F50537" w:rsidRPr="0075435A" w:rsidRDefault="00F50537" w:rsidP="00F50537">
            <w:pPr>
              <w:tabs>
                <w:tab w:val="clear" w:pos="380"/>
                <w:tab w:val="left" w:pos="2517"/>
              </w:tabs>
              <w:rPr>
                <w:sz w:val="20"/>
              </w:rPr>
            </w:pPr>
            <w:r w:rsidRPr="0075435A">
              <w:rPr>
                <w:sz w:val="20"/>
              </w:rPr>
              <w:t xml:space="preserve">Voor </w:t>
            </w:r>
            <w:r>
              <w:rPr>
                <w:sz w:val="20"/>
              </w:rPr>
              <w:t xml:space="preserve">de levering van debietmeters, meetversterkers en meetbuizen zijn </w:t>
            </w:r>
            <w:r w:rsidRPr="0075435A">
              <w:rPr>
                <w:sz w:val="20"/>
              </w:rPr>
              <w:t>de volgende algemene voorwaarden van toepassing:</w:t>
            </w:r>
          </w:p>
          <w:p w14:paraId="69A57A52" w14:textId="09896684" w:rsidR="00F50537" w:rsidRPr="0075435A" w:rsidRDefault="00F50537" w:rsidP="00F50537">
            <w:pPr>
              <w:pStyle w:val="Lijstalinea"/>
              <w:numPr>
                <w:ilvl w:val="0"/>
                <w:numId w:val="2"/>
              </w:numPr>
            </w:pPr>
            <w:r w:rsidRPr="0075435A">
              <w:rPr>
                <w:sz w:val="20"/>
              </w:rPr>
              <w:t xml:space="preserve">Algemene </w:t>
            </w:r>
            <w:proofErr w:type="spellStart"/>
            <w:r w:rsidRPr="0075435A">
              <w:rPr>
                <w:sz w:val="20"/>
              </w:rPr>
              <w:t>Waterschapsinkoopvoorwaarden</w:t>
            </w:r>
            <w:proofErr w:type="spellEnd"/>
            <w:r w:rsidRPr="0075435A">
              <w:rPr>
                <w:sz w:val="20"/>
              </w:rPr>
              <w:t xml:space="preserve"> voor het verstrekken van opdrachten tot het verrichten van </w:t>
            </w:r>
            <w:r>
              <w:rPr>
                <w:sz w:val="20"/>
              </w:rPr>
              <w:t>leveringen</w:t>
            </w:r>
            <w:r w:rsidRPr="0075435A">
              <w:rPr>
                <w:sz w:val="20"/>
              </w:rPr>
              <w:t xml:space="preserve"> 2018 (AW</w:t>
            </w:r>
            <w:r>
              <w:rPr>
                <w:sz w:val="20"/>
              </w:rPr>
              <w:t>IV</w:t>
            </w:r>
            <w:r w:rsidRPr="0075435A">
              <w:rPr>
                <w:sz w:val="20"/>
              </w:rPr>
              <w:t>-2018).</w:t>
            </w:r>
          </w:p>
          <w:p w14:paraId="43D421EE" w14:textId="72736A7B" w:rsidR="00142FAE" w:rsidRPr="00F50537" w:rsidRDefault="00142FAE" w:rsidP="00F50537"/>
        </w:tc>
      </w:tr>
      <w:tr w:rsidR="00EF5973" w:rsidRPr="0084550A" w14:paraId="606F121E" w14:textId="77777777" w:rsidTr="00317FCC">
        <w:tc>
          <w:tcPr>
            <w:tcW w:w="1134" w:type="dxa"/>
          </w:tcPr>
          <w:p w14:paraId="16265D3A" w14:textId="7212D441" w:rsidR="00EF5973" w:rsidRPr="0084550A" w:rsidRDefault="00DE2035" w:rsidP="00E1330F">
            <w:pPr>
              <w:rPr>
                <w:bCs/>
                <w:sz w:val="20"/>
              </w:rPr>
            </w:pPr>
            <w:r>
              <w:rPr>
                <w:bCs/>
                <w:sz w:val="20"/>
              </w:rPr>
              <w:t>3.1.</w:t>
            </w:r>
            <w:r w:rsidR="00142FAE">
              <w:rPr>
                <w:bCs/>
                <w:sz w:val="20"/>
              </w:rPr>
              <w:t>3</w:t>
            </w:r>
          </w:p>
        </w:tc>
        <w:tc>
          <w:tcPr>
            <w:tcW w:w="7938" w:type="dxa"/>
          </w:tcPr>
          <w:p w14:paraId="7E3767CE" w14:textId="77777777" w:rsidR="00EF5973" w:rsidRDefault="00EF5973" w:rsidP="00E1330F">
            <w:pPr>
              <w:tabs>
                <w:tab w:val="clear" w:pos="380"/>
                <w:tab w:val="left" w:pos="2517"/>
              </w:tabs>
              <w:rPr>
                <w:sz w:val="20"/>
              </w:rPr>
            </w:pPr>
            <w:r>
              <w:rPr>
                <w:sz w:val="20"/>
              </w:rPr>
              <w:t xml:space="preserve">Opdrachtnemer </w:t>
            </w:r>
            <w:r w:rsidRPr="0084550A">
              <w:rPr>
                <w:sz w:val="20"/>
              </w:rPr>
              <w:t xml:space="preserve">is in staat en bevoegd om de werkzaamheden uit te voeren </w:t>
            </w:r>
            <w:r w:rsidRPr="006F1456">
              <w:rPr>
                <w:sz w:val="20"/>
              </w:rPr>
              <w:t xml:space="preserve">als beschreven in de </w:t>
            </w:r>
            <w:r w:rsidR="006F1456">
              <w:rPr>
                <w:sz w:val="20"/>
              </w:rPr>
              <w:t xml:space="preserve">Raamovereenkomst </w:t>
            </w:r>
            <w:r w:rsidR="009B04F2">
              <w:rPr>
                <w:sz w:val="20"/>
              </w:rPr>
              <w:t>en/of</w:t>
            </w:r>
            <w:r w:rsidR="006F1456">
              <w:rPr>
                <w:sz w:val="20"/>
              </w:rPr>
              <w:t xml:space="preserve"> </w:t>
            </w:r>
            <w:r w:rsidR="006F1456" w:rsidRPr="006F1456">
              <w:rPr>
                <w:sz w:val="20"/>
              </w:rPr>
              <w:t>O</w:t>
            </w:r>
            <w:r w:rsidRPr="006F1456">
              <w:rPr>
                <w:sz w:val="20"/>
              </w:rPr>
              <w:t>vereenkomst.</w:t>
            </w:r>
          </w:p>
          <w:p w14:paraId="3BFC7DB3" w14:textId="0FE924DA" w:rsidR="0070748D" w:rsidRPr="0084550A" w:rsidRDefault="0070748D" w:rsidP="00E1330F">
            <w:pPr>
              <w:tabs>
                <w:tab w:val="clear" w:pos="380"/>
                <w:tab w:val="left" w:pos="2517"/>
              </w:tabs>
              <w:rPr>
                <w:sz w:val="20"/>
              </w:rPr>
            </w:pPr>
          </w:p>
        </w:tc>
      </w:tr>
      <w:tr w:rsidR="00DE2035" w:rsidRPr="0084550A" w14:paraId="3C276A7E" w14:textId="77777777" w:rsidTr="00317FCC">
        <w:tc>
          <w:tcPr>
            <w:tcW w:w="1134" w:type="dxa"/>
          </w:tcPr>
          <w:p w14:paraId="2016FDCA" w14:textId="76B7D603" w:rsidR="00DE2035" w:rsidRPr="0084550A" w:rsidRDefault="00DE2035" w:rsidP="00DE2035">
            <w:pPr>
              <w:rPr>
                <w:bCs/>
                <w:sz w:val="20"/>
              </w:rPr>
            </w:pPr>
            <w:r w:rsidRPr="00982C59">
              <w:rPr>
                <w:bCs/>
                <w:sz w:val="20"/>
              </w:rPr>
              <w:t>3.1.</w:t>
            </w:r>
            <w:r w:rsidR="00142FAE">
              <w:rPr>
                <w:bCs/>
                <w:sz w:val="20"/>
              </w:rPr>
              <w:t>4</w:t>
            </w:r>
          </w:p>
        </w:tc>
        <w:tc>
          <w:tcPr>
            <w:tcW w:w="7938" w:type="dxa"/>
          </w:tcPr>
          <w:p w14:paraId="2D12EFA6" w14:textId="77777777" w:rsidR="00DE2035" w:rsidRDefault="00DE2035" w:rsidP="00DE2035">
            <w:pPr>
              <w:tabs>
                <w:tab w:val="clear" w:pos="380"/>
                <w:tab w:val="left" w:pos="2517"/>
              </w:tabs>
              <w:rPr>
                <w:sz w:val="20"/>
              </w:rPr>
            </w:pPr>
            <w:r w:rsidRPr="0084550A">
              <w:rPr>
                <w:sz w:val="20"/>
              </w:rPr>
              <w:t xml:space="preserve">Opdrachtnemer </w:t>
            </w:r>
            <w:r>
              <w:rPr>
                <w:sz w:val="20"/>
              </w:rPr>
              <w:t>voldoet</w:t>
            </w:r>
            <w:r w:rsidRPr="0084550A">
              <w:rPr>
                <w:sz w:val="20"/>
              </w:rPr>
              <w:t xml:space="preserve"> binnen de door de wetgever gestelde periode op de vigerende Nederlandse en Europese wetgeving doorgevoerde wijzigingen ten aanzien van de door de Opdrachtnemer geleverde diensten en vrijwaart de Opdrachtgever voor eventueel opgelegde sancties als gevolg van het niet nakomen hiervan.</w:t>
            </w:r>
          </w:p>
          <w:p w14:paraId="4A806ECC" w14:textId="77777777" w:rsidR="00DE2035" w:rsidRPr="0084550A" w:rsidRDefault="00DE2035" w:rsidP="00DE2035">
            <w:pPr>
              <w:tabs>
                <w:tab w:val="clear" w:pos="380"/>
                <w:tab w:val="left" w:pos="2517"/>
              </w:tabs>
              <w:rPr>
                <w:sz w:val="20"/>
              </w:rPr>
            </w:pPr>
          </w:p>
        </w:tc>
      </w:tr>
      <w:tr w:rsidR="00DE2035" w:rsidRPr="0084550A" w14:paraId="41E034A6" w14:textId="77777777" w:rsidTr="00317FCC">
        <w:tc>
          <w:tcPr>
            <w:tcW w:w="1134" w:type="dxa"/>
          </w:tcPr>
          <w:p w14:paraId="4F2D2A35" w14:textId="04232172" w:rsidR="00DE2035" w:rsidRPr="0084550A" w:rsidRDefault="00DE2035" w:rsidP="00DE2035">
            <w:pPr>
              <w:rPr>
                <w:bCs/>
                <w:sz w:val="20"/>
              </w:rPr>
            </w:pPr>
            <w:r w:rsidRPr="00982C59">
              <w:rPr>
                <w:bCs/>
                <w:sz w:val="20"/>
              </w:rPr>
              <w:t>3.1.</w:t>
            </w:r>
            <w:r w:rsidR="00142FAE">
              <w:rPr>
                <w:bCs/>
                <w:sz w:val="20"/>
              </w:rPr>
              <w:t>5</w:t>
            </w:r>
          </w:p>
        </w:tc>
        <w:tc>
          <w:tcPr>
            <w:tcW w:w="7938" w:type="dxa"/>
          </w:tcPr>
          <w:p w14:paraId="12B90335" w14:textId="77777777" w:rsidR="00DE2035" w:rsidRDefault="00DE2035" w:rsidP="00DE2035">
            <w:pPr>
              <w:tabs>
                <w:tab w:val="clear" w:pos="380"/>
                <w:tab w:val="left" w:pos="2517"/>
              </w:tabs>
              <w:rPr>
                <w:sz w:val="20"/>
              </w:rPr>
            </w:pPr>
            <w:r>
              <w:rPr>
                <w:sz w:val="20"/>
              </w:rPr>
              <w:t>Opdrachtnemer werkt volgens de eigen borgingszorgsystemen:</w:t>
            </w:r>
          </w:p>
          <w:p w14:paraId="0863F327" w14:textId="7F5950EF" w:rsidR="00DE2035" w:rsidRPr="007D2616" w:rsidRDefault="00DE2035" w:rsidP="007D2616">
            <w:pPr>
              <w:pStyle w:val="Lijstalinea"/>
              <w:numPr>
                <w:ilvl w:val="0"/>
                <w:numId w:val="2"/>
              </w:numPr>
              <w:rPr>
                <w:sz w:val="20"/>
              </w:rPr>
            </w:pPr>
            <w:r>
              <w:rPr>
                <w:sz w:val="20"/>
              </w:rPr>
              <w:t>Kwaliteitsborging: NEN ISO 9001</w:t>
            </w:r>
            <w:r w:rsidR="00F51F75">
              <w:rPr>
                <w:sz w:val="20"/>
              </w:rPr>
              <w:t xml:space="preserve"> of gelijkwaardig</w:t>
            </w:r>
            <w:r>
              <w:rPr>
                <w:sz w:val="20"/>
              </w:rPr>
              <w:t>.</w:t>
            </w:r>
          </w:p>
          <w:p w14:paraId="7D73E24D" w14:textId="62F4CCFB" w:rsidR="00DE2035" w:rsidRDefault="00DE2035" w:rsidP="00DE2035">
            <w:pPr>
              <w:pStyle w:val="Lijstalinea"/>
              <w:numPr>
                <w:ilvl w:val="0"/>
                <w:numId w:val="2"/>
              </w:numPr>
              <w:rPr>
                <w:sz w:val="20"/>
              </w:rPr>
            </w:pPr>
            <w:r>
              <w:rPr>
                <w:sz w:val="20"/>
              </w:rPr>
              <w:t>Veiligheidsborging: VCA*.</w:t>
            </w:r>
          </w:p>
          <w:p w14:paraId="61BD9A95" w14:textId="77777777" w:rsidR="00DE2035" w:rsidRPr="0084550A" w:rsidRDefault="00DE2035" w:rsidP="00DE2035"/>
        </w:tc>
      </w:tr>
      <w:tr w:rsidR="00DE2035" w14:paraId="379E1682" w14:textId="77777777" w:rsidTr="00317FCC">
        <w:tc>
          <w:tcPr>
            <w:tcW w:w="1134" w:type="dxa"/>
          </w:tcPr>
          <w:p w14:paraId="7C6357FF" w14:textId="30EA1340" w:rsidR="00DE2035" w:rsidRPr="00BF6988" w:rsidRDefault="00DE2035" w:rsidP="00DE2035">
            <w:pPr>
              <w:rPr>
                <w:bCs/>
                <w:sz w:val="20"/>
              </w:rPr>
            </w:pPr>
            <w:r w:rsidRPr="00982C59">
              <w:rPr>
                <w:bCs/>
                <w:sz w:val="20"/>
              </w:rPr>
              <w:t>3.1.</w:t>
            </w:r>
            <w:r w:rsidR="00142FAE">
              <w:rPr>
                <w:bCs/>
                <w:sz w:val="20"/>
              </w:rPr>
              <w:t>6</w:t>
            </w:r>
          </w:p>
        </w:tc>
        <w:tc>
          <w:tcPr>
            <w:tcW w:w="7938" w:type="dxa"/>
          </w:tcPr>
          <w:p w14:paraId="546B0104" w14:textId="185336F8" w:rsidR="00DE2035" w:rsidRDefault="00035B0E" w:rsidP="00DE2035">
            <w:pPr>
              <w:tabs>
                <w:tab w:val="clear" w:pos="380"/>
                <w:tab w:val="left" w:pos="2517"/>
              </w:tabs>
              <w:rPr>
                <w:sz w:val="20"/>
              </w:rPr>
            </w:pPr>
            <w:r>
              <w:rPr>
                <w:sz w:val="20"/>
              </w:rPr>
              <w:t xml:space="preserve">Opdrachtnemer en Opdrachtgever voeren </w:t>
            </w:r>
            <w:r w:rsidR="000649A1">
              <w:rPr>
                <w:sz w:val="20"/>
              </w:rPr>
              <w:t xml:space="preserve">(wanneer van toepassing) </w:t>
            </w:r>
            <w:r w:rsidR="00DE2035">
              <w:rPr>
                <w:sz w:val="20"/>
              </w:rPr>
              <w:t xml:space="preserve">de diensten uit overeenkomstig de </w:t>
            </w:r>
            <w:r w:rsidR="00DE2035" w:rsidRPr="00BA35CF">
              <w:rPr>
                <w:sz w:val="20"/>
              </w:rPr>
              <w:t xml:space="preserve">voorschriften </w:t>
            </w:r>
            <w:r w:rsidR="00DE2035">
              <w:rPr>
                <w:sz w:val="20"/>
              </w:rPr>
              <w:t xml:space="preserve">en bepalingen </w:t>
            </w:r>
            <w:r w:rsidR="00DE2035" w:rsidRPr="00BA35CF">
              <w:rPr>
                <w:sz w:val="20"/>
              </w:rPr>
              <w:t>van de fabrikant</w:t>
            </w:r>
            <w:r w:rsidR="00DE2035">
              <w:rPr>
                <w:sz w:val="20"/>
              </w:rPr>
              <w:t xml:space="preserve"> van de debietmeters.</w:t>
            </w:r>
          </w:p>
          <w:p w14:paraId="7FE96394" w14:textId="1EF5BD47" w:rsidR="008A4B65" w:rsidRPr="008A4B65" w:rsidRDefault="008A4B65" w:rsidP="00DE2035">
            <w:pPr>
              <w:tabs>
                <w:tab w:val="clear" w:pos="380"/>
                <w:tab w:val="left" w:pos="2517"/>
              </w:tabs>
              <w:rPr>
                <w:sz w:val="20"/>
              </w:rPr>
            </w:pPr>
          </w:p>
        </w:tc>
      </w:tr>
      <w:tr w:rsidR="00DE2035" w14:paraId="0BA6875C" w14:textId="77777777" w:rsidTr="00317FCC">
        <w:tc>
          <w:tcPr>
            <w:tcW w:w="1134" w:type="dxa"/>
          </w:tcPr>
          <w:p w14:paraId="46D248E0" w14:textId="2718D237" w:rsidR="00DE2035" w:rsidRPr="00BF6988" w:rsidRDefault="00DE2035" w:rsidP="00DE2035">
            <w:pPr>
              <w:rPr>
                <w:bCs/>
                <w:sz w:val="20"/>
              </w:rPr>
            </w:pPr>
            <w:r w:rsidRPr="00982C59">
              <w:rPr>
                <w:bCs/>
                <w:sz w:val="20"/>
              </w:rPr>
              <w:t>3.1.</w:t>
            </w:r>
            <w:r w:rsidR="00142FAE">
              <w:rPr>
                <w:bCs/>
                <w:sz w:val="20"/>
              </w:rPr>
              <w:t>7</w:t>
            </w:r>
          </w:p>
        </w:tc>
        <w:tc>
          <w:tcPr>
            <w:tcW w:w="7938" w:type="dxa"/>
          </w:tcPr>
          <w:p w14:paraId="0C429670" w14:textId="77777777" w:rsidR="00DE2035" w:rsidRDefault="00DE2035" w:rsidP="00DE2035">
            <w:pPr>
              <w:tabs>
                <w:tab w:val="clear" w:pos="380"/>
                <w:tab w:val="left" w:pos="2517"/>
              </w:tabs>
              <w:rPr>
                <w:sz w:val="20"/>
              </w:rPr>
            </w:pPr>
            <w:r>
              <w:rPr>
                <w:sz w:val="20"/>
              </w:rPr>
              <w:t>Opdrachtnemer en Opdrachtgever gebruiken bij de uitvoering van de diensten uitsluitend materialen die afkomstig zijn van de originele fabrikant, dan wel zijn samengesteld overeenkomstig de specificaties van de originele fabrikant.</w:t>
            </w:r>
          </w:p>
          <w:p w14:paraId="71921117" w14:textId="77777777" w:rsidR="00DE2035" w:rsidRDefault="00DE2035" w:rsidP="00DE2035">
            <w:pPr>
              <w:tabs>
                <w:tab w:val="clear" w:pos="380"/>
                <w:tab w:val="left" w:pos="2517"/>
              </w:tabs>
            </w:pPr>
          </w:p>
        </w:tc>
      </w:tr>
    </w:tbl>
    <w:p w14:paraId="039083EB" w14:textId="1A374F64" w:rsidR="00372E35" w:rsidRDefault="00372E35" w:rsidP="00372E35"/>
    <w:p w14:paraId="315550D1" w14:textId="6B7BB30A" w:rsidR="00EF5973" w:rsidRDefault="00EF5973" w:rsidP="00F23465">
      <w:pPr>
        <w:pStyle w:val="Kop2"/>
      </w:pPr>
      <w:bookmarkStart w:id="16" w:name="_Toc102639201"/>
      <w:r>
        <w:t>Eisen aan coördinatie, communicatie en evaluatie</w:t>
      </w:r>
      <w:bookmarkEnd w:id="16"/>
    </w:p>
    <w:p w14:paraId="310A3BB1" w14:textId="77777777" w:rsidR="00EF5973" w:rsidRDefault="00EF5973" w:rsidP="00EF5973"/>
    <w:tbl>
      <w:tblPr>
        <w:tblStyle w:val="Tabelraster"/>
        <w:tblW w:w="9072" w:type="dxa"/>
        <w:tblInd w:w="108" w:type="dxa"/>
        <w:tblLayout w:type="fixed"/>
        <w:tblLook w:val="04A0" w:firstRow="1" w:lastRow="0" w:firstColumn="1" w:lastColumn="0" w:noHBand="0" w:noVBand="1"/>
      </w:tblPr>
      <w:tblGrid>
        <w:gridCol w:w="1134"/>
        <w:gridCol w:w="7938"/>
      </w:tblGrid>
      <w:tr w:rsidR="00EF5973" w:rsidRPr="0077326D" w14:paraId="3951363A" w14:textId="77777777" w:rsidTr="00E1330F">
        <w:tc>
          <w:tcPr>
            <w:tcW w:w="1134" w:type="dxa"/>
            <w:shd w:val="clear" w:color="auto" w:fill="BFBFBF" w:themeFill="background1" w:themeFillShade="BF"/>
          </w:tcPr>
          <w:p w14:paraId="70A0C000" w14:textId="77777777" w:rsidR="00EF5973" w:rsidRPr="0077326D" w:rsidRDefault="00EF5973" w:rsidP="00E1330F">
            <w:pPr>
              <w:rPr>
                <w:b/>
                <w:sz w:val="20"/>
              </w:rPr>
            </w:pPr>
            <w:r w:rsidRPr="0077326D">
              <w:rPr>
                <w:b/>
                <w:sz w:val="20"/>
              </w:rPr>
              <w:t>Nr.</w:t>
            </w:r>
          </w:p>
        </w:tc>
        <w:tc>
          <w:tcPr>
            <w:tcW w:w="7938" w:type="dxa"/>
            <w:shd w:val="clear" w:color="auto" w:fill="BFBFBF" w:themeFill="background1" w:themeFillShade="BF"/>
          </w:tcPr>
          <w:p w14:paraId="61F2C3DF" w14:textId="77777777" w:rsidR="00EF5973" w:rsidRPr="0077326D" w:rsidRDefault="00EF5973" w:rsidP="00E1330F">
            <w:pPr>
              <w:rPr>
                <w:b/>
                <w:sz w:val="20"/>
              </w:rPr>
            </w:pPr>
            <w:r w:rsidRPr="0077326D">
              <w:rPr>
                <w:b/>
                <w:sz w:val="20"/>
              </w:rPr>
              <w:t>Eis</w:t>
            </w:r>
          </w:p>
        </w:tc>
      </w:tr>
      <w:tr w:rsidR="00EF5973" w:rsidRPr="00A42A43" w14:paraId="61F5E295" w14:textId="77777777" w:rsidTr="00E1330F">
        <w:tc>
          <w:tcPr>
            <w:tcW w:w="1134" w:type="dxa"/>
          </w:tcPr>
          <w:p w14:paraId="7B9A1E57" w14:textId="77ACCDB7" w:rsidR="00EF5973" w:rsidRPr="00A42A43" w:rsidRDefault="00DE2035" w:rsidP="00E1330F">
            <w:pPr>
              <w:rPr>
                <w:bCs/>
                <w:sz w:val="20"/>
              </w:rPr>
            </w:pPr>
            <w:r>
              <w:rPr>
                <w:bCs/>
                <w:sz w:val="20"/>
              </w:rPr>
              <w:t>3.2.1</w:t>
            </w:r>
          </w:p>
        </w:tc>
        <w:tc>
          <w:tcPr>
            <w:tcW w:w="7938" w:type="dxa"/>
          </w:tcPr>
          <w:p w14:paraId="628AF68D" w14:textId="6468A5D4" w:rsidR="00EF5973" w:rsidRDefault="00EF5973" w:rsidP="00E1330F">
            <w:pPr>
              <w:rPr>
                <w:sz w:val="20"/>
              </w:rPr>
            </w:pPr>
            <w:r>
              <w:rPr>
                <w:sz w:val="20"/>
              </w:rPr>
              <w:t xml:space="preserve">Opdrachtnemer stelt </w:t>
            </w:r>
            <w:r w:rsidR="008D668C">
              <w:rPr>
                <w:sz w:val="20"/>
              </w:rPr>
              <w:t>na definitieve gunning</w:t>
            </w:r>
            <w:r>
              <w:rPr>
                <w:sz w:val="20"/>
              </w:rPr>
              <w:t xml:space="preserve"> een Plan van </w:t>
            </w:r>
            <w:r w:rsidR="003D3B27">
              <w:rPr>
                <w:sz w:val="20"/>
              </w:rPr>
              <w:t>A</w:t>
            </w:r>
            <w:r>
              <w:rPr>
                <w:sz w:val="20"/>
              </w:rPr>
              <w:t>anpak op voor</w:t>
            </w:r>
            <w:r w:rsidR="0070748D">
              <w:rPr>
                <w:sz w:val="20"/>
              </w:rPr>
              <w:t xml:space="preserve"> het jaarlijkse onderhoud en inspectie</w:t>
            </w:r>
            <w:r>
              <w:rPr>
                <w:sz w:val="20"/>
              </w:rPr>
              <w:t xml:space="preserve"> met een beschrijving van:</w:t>
            </w:r>
          </w:p>
          <w:p w14:paraId="08215E4F" w14:textId="7DAA2170" w:rsidR="00EF5973" w:rsidRDefault="00EF5973" w:rsidP="00E1330F">
            <w:pPr>
              <w:pStyle w:val="Lijstalinea"/>
              <w:numPr>
                <w:ilvl w:val="0"/>
                <w:numId w:val="2"/>
              </w:numPr>
              <w:rPr>
                <w:sz w:val="20"/>
              </w:rPr>
            </w:pPr>
            <w:r>
              <w:rPr>
                <w:sz w:val="20"/>
              </w:rPr>
              <w:t>Werkzaamheden</w:t>
            </w:r>
            <w:r w:rsidR="00FD18CD">
              <w:rPr>
                <w:sz w:val="20"/>
              </w:rPr>
              <w:t>.</w:t>
            </w:r>
          </w:p>
          <w:p w14:paraId="032BC370" w14:textId="18CAD817" w:rsidR="00EF5973" w:rsidRDefault="00EF5973" w:rsidP="00E1330F">
            <w:pPr>
              <w:pStyle w:val="Lijstalinea"/>
              <w:numPr>
                <w:ilvl w:val="0"/>
                <w:numId w:val="2"/>
              </w:numPr>
              <w:rPr>
                <w:sz w:val="20"/>
              </w:rPr>
            </w:pPr>
            <w:r>
              <w:rPr>
                <w:sz w:val="20"/>
              </w:rPr>
              <w:t>Plannin</w:t>
            </w:r>
            <w:r w:rsidR="00AE3B8C">
              <w:rPr>
                <w:sz w:val="20"/>
              </w:rPr>
              <w:t>g</w:t>
            </w:r>
            <w:r w:rsidR="00FD18CD">
              <w:rPr>
                <w:sz w:val="20"/>
              </w:rPr>
              <w:t>.</w:t>
            </w:r>
            <w:r w:rsidR="0070748D">
              <w:rPr>
                <w:sz w:val="20"/>
              </w:rPr>
              <w:t xml:space="preserve"> </w:t>
            </w:r>
          </w:p>
          <w:p w14:paraId="40F53EC8" w14:textId="4F65777A" w:rsidR="00EF5973" w:rsidRDefault="00EF5973" w:rsidP="00E1330F">
            <w:pPr>
              <w:pStyle w:val="Lijstalinea"/>
              <w:numPr>
                <w:ilvl w:val="0"/>
                <w:numId w:val="2"/>
              </w:numPr>
              <w:rPr>
                <w:sz w:val="20"/>
              </w:rPr>
            </w:pPr>
            <w:r>
              <w:rPr>
                <w:sz w:val="20"/>
              </w:rPr>
              <w:t>Organisatie</w:t>
            </w:r>
            <w:r w:rsidR="00FD18CD">
              <w:rPr>
                <w:sz w:val="20"/>
              </w:rPr>
              <w:t>.</w:t>
            </w:r>
          </w:p>
          <w:p w14:paraId="1B76671C" w14:textId="77777777" w:rsidR="00EF5973" w:rsidRPr="0063279A" w:rsidRDefault="00EF5973" w:rsidP="00E1330F">
            <w:pPr>
              <w:pStyle w:val="Lijstalinea"/>
              <w:numPr>
                <w:ilvl w:val="0"/>
                <w:numId w:val="2"/>
              </w:numPr>
              <w:rPr>
                <w:sz w:val="20"/>
              </w:rPr>
            </w:pPr>
            <w:r>
              <w:rPr>
                <w:sz w:val="20"/>
              </w:rPr>
              <w:t>Projectbeheersing.</w:t>
            </w:r>
          </w:p>
          <w:p w14:paraId="285E6F98" w14:textId="77777777" w:rsidR="00EF5973" w:rsidRDefault="00EF5973" w:rsidP="00E1330F">
            <w:pPr>
              <w:rPr>
                <w:sz w:val="20"/>
              </w:rPr>
            </w:pPr>
          </w:p>
          <w:p w14:paraId="49EBEC91" w14:textId="5D5F5D18" w:rsidR="00EF5973" w:rsidRPr="007C7766" w:rsidRDefault="00EF5973" w:rsidP="00E1330F">
            <w:pPr>
              <w:rPr>
                <w:sz w:val="20"/>
              </w:rPr>
            </w:pPr>
            <w:r>
              <w:rPr>
                <w:sz w:val="20"/>
              </w:rPr>
              <w:t xml:space="preserve">Het Plan van </w:t>
            </w:r>
            <w:r w:rsidR="003D3B27">
              <w:rPr>
                <w:sz w:val="20"/>
              </w:rPr>
              <w:t>A</w:t>
            </w:r>
            <w:r>
              <w:rPr>
                <w:sz w:val="20"/>
              </w:rPr>
              <w:t>anpak wordt ter acceptatie beoordeeld door de Opdrachtgever.</w:t>
            </w:r>
          </w:p>
          <w:p w14:paraId="7ADF420D" w14:textId="77777777" w:rsidR="00EF5973" w:rsidRPr="00A42A43" w:rsidRDefault="00EF5973" w:rsidP="00E1330F">
            <w:pPr>
              <w:rPr>
                <w:sz w:val="20"/>
              </w:rPr>
            </w:pPr>
          </w:p>
        </w:tc>
      </w:tr>
      <w:tr w:rsidR="00DE2035" w:rsidRPr="00A42A43" w14:paraId="135F3061" w14:textId="77777777" w:rsidTr="00E1330F">
        <w:tc>
          <w:tcPr>
            <w:tcW w:w="1134" w:type="dxa"/>
          </w:tcPr>
          <w:p w14:paraId="13E81C66" w14:textId="2439F254" w:rsidR="00DE2035" w:rsidRPr="00A42A43" w:rsidRDefault="00DE2035" w:rsidP="00DE2035">
            <w:pPr>
              <w:rPr>
                <w:bCs/>
                <w:sz w:val="20"/>
              </w:rPr>
            </w:pPr>
            <w:r w:rsidRPr="00265F37">
              <w:rPr>
                <w:bCs/>
                <w:sz w:val="20"/>
              </w:rPr>
              <w:lastRenderedPageBreak/>
              <w:t>3.2.</w:t>
            </w:r>
            <w:r w:rsidR="0070748D">
              <w:rPr>
                <w:bCs/>
                <w:sz w:val="20"/>
              </w:rPr>
              <w:t>2</w:t>
            </w:r>
          </w:p>
        </w:tc>
        <w:tc>
          <w:tcPr>
            <w:tcW w:w="7938" w:type="dxa"/>
          </w:tcPr>
          <w:p w14:paraId="2B9D731E" w14:textId="46D6A3C6" w:rsidR="00DE2035" w:rsidRDefault="00DE2035" w:rsidP="007760A9">
            <w:pPr>
              <w:rPr>
                <w:sz w:val="20"/>
              </w:rPr>
            </w:pPr>
            <w:r>
              <w:rPr>
                <w:sz w:val="20"/>
              </w:rPr>
              <w:t>Het Plan van aanpak is een nadere uitwerking van het</w:t>
            </w:r>
            <w:r w:rsidR="00A35528">
              <w:rPr>
                <w:sz w:val="20"/>
              </w:rPr>
              <w:t>/de</w:t>
            </w:r>
            <w:r>
              <w:rPr>
                <w:sz w:val="20"/>
              </w:rPr>
              <w:t xml:space="preserve"> bij Inschrijving ingediende </w:t>
            </w:r>
            <w:r w:rsidR="00A35528">
              <w:rPr>
                <w:sz w:val="20"/>
              </w:rPr>
              <w:t>documenten onder het gunningscriterium kwaliteit</w:t>
            </w:r>
            <w:r>
              <w:rPr>
                <w:sz w:val="20"/>
              </w:rPr>
              <w:t>. Beschreven scope, inhoud en processen van het bij inschrijving ingediende</w:t>
            </w:r>
            <w:r w:rsidR="00A35528">
              <w:rPr>
                <w:sz w:val="20"/>
              </w:rPr>
              <w:t xml:space="preserve"> documenten</w:t>
            </w:r>
            <w:r w:rsidR="007760A9">
              <w:rPr>
                <w:sz w:val="20"/>
              </w:rPr>
              <w:t xml:space="preserve"> worden niet aangepast.</w:t>
            </w:r>
          </w:p>
          <w:p w14:paraId="7DF3F732" w14:textId="1820565A" w:rsidR="007760A9" w:rsidRPr="00A42A43" w:rsidRDefault="007760A9" w:rsidP="007760A9">
            <w:pPr>
              <w:rPr>
                <w:sz w:val="20"/>
              </w:rPr>
            </w:pPr>
          </w:p>
        </w:tc>
      </w:tr>
      <w:tr w:rsidR="00AD7D86" w:rsidRPr="00A42A43" w14:paraId="2555BF6C" w14:textId="77777777" w:rsidTr="00E1330F">
        <w:tc>
          <w:tcPr>
            <w:tcW w:w="1134" w:type="dxa"/>
          </w:tcPr>
          <w:p w14:paraId="22D79014" w14:textId="09B535F8" w:rsidR="00AD7D86" w:rsidRPr="00070BDA" w:rsidRDefault="00AD7D86" w:rsidP="00E1330F">
            <w:pPr>
              <w:rPr>
                <w:bCs/>
                <w:sz w:val="20"/>
              </w:rPr>
            </w:pPr>
            <w:r w:rsidRPr="00070BDA">
              <w:rPr>
                <w:bCs/>
                <w:sz w:val="20"/>
              </w:rPr>
              <w:t>3.2.</w:t>
            </w:r>
            <w:r w:rsidR="00B3359D">
              <w:rPr>
                <w:bCs/>
                <w:sz w:val="20"/>
              </w:rPr>
              <w:t>5</w:t>
            </w:r>
          </w:p>
        </w:tc>
        <w:tc>
          <w:tcPr>
            <w:tcW w:w="7938" w:type="dxa"/>
          </w:tcPr>
          <w:p w14:paraId="0DD9B665" w14:textId="09460D97" w:rsidR="008D668C" w:rsidRPr="008D668C" w:rsidRDefault="008D668C" w:rsidP="008D668C">
            <w:pPr>
              <w:rPr>
                <w:sz w:val="20"/>
              </w:rPr>
            </w:pPr>
            <w:r>
              <w:rPr>
                <w:sz w:val="20"/>
              </w:rPr>
              <w:t>Opdrachtnemer en Opdrachtgever stellen na d</w:t>
            </w:r>
            <w:r w:rsidRPr="008D668C">
              <w:rPr>
                <w:sz w:val="20"/>
              </w:rPr>
              <w:t>efinitieve gunning samen een D</w:t>
            </w:r>
            <w:r w:rsidR="00342A53">
              <w:rPr>
                <w:sz w:val="20"/>
              </w:rPr>
              <w:t xml:space="preserve">ocument </w:t>
            </w:r>
            <w:r w:rsidRPr="008D668C">
              <w:rPr>
                <w:sz w:val="20"/>
              </w:rPr>
              <w:t>A</w:t>
            </w:r>
            <w:r w:rsidR="00342A53">
              <w:rPr>
                <w:sz w:val="20"/>
              </w:rPr>
              <w:t xml:space="preserve">fspraken </w:t>
            </w:r>
            <w:r w:rsidRPr="008D668C">
              <w:rPr>
                <w:sz w:val="20"/>
              </w:rPr>
              <w:t>P</w:t>
            </w:r>
            <w:r w:rsidR="00342A53">
              <w:rPr>
                <w:sz w:val="20"/>
              </w:rPr>
              <w:t>rocedures</w:t>
            </w:r>
            <w:r w:rsidR="00DD23E0">
              <w:rPr>
                <w:sz w:val="20"/>
              </w:rPr>
              <w:t>/S</w:t>
            </w:r>
            <w:r w:rsidR="00342A53">
              <w:rPr>
                <w:sz w:val="20"/>
              </w:rPr>
              <w:t xml:space="preserve">ervice </w:t>
            </w:r>
            <w:r w:rsidR="00DD23E0">
              <w:rPr>
                <w:sz w:val="20"/>
              </w:rPr>
              <w:t>L</w:t>
            </w:r>
            <w:r w:rsidR="00342A53">
              <w:rPr>
                <w:sz w:val="20"/>
              </w:rPr>
              <w:t xml:space="preserve">evel </w:t>
            </w:r>
            <w:r w:rsidR="00DD23E0">
              <w:rPr>
                <w:sz w:val="20"/>
              </w:rPr>
              <w:t>A</w:t>
            </w:r>
            <w:r w:rsidR="00342A53">
              <w:rPr>
                <w:sz w:val="20"/>
              </w:rPr>
              <w:t>greement (DAP/SLA)</w:t>
            </w:r>
            <w:r w:rsidRPr="008D668C">
              <w:rPr>
                <w:sz w:val="20"/>
              </w:rPr>
              <w:t xml:space="preserve"> document </w:t>
            </w:r>
            <w:r w:rsidR="00DD23E0">
              <w:rPr>
                <w:sz w:val="20"/>
              </w:rPr>
              <w:t>op</w:t>
            </w:r>
            <w:r w:rsidRPr="008D668C">
              <w:rPr>
                <w:sz w:val="20"/>
              </w:rPr>
              <w:t xml:space="preserve">. In deze </w:t>
            </w:r>
            <w:r w:rsidR="0070748D" w:rsidRPr="008D668C">
              <w:rPr>
                <w:sz w:val="20"/>
              </w:rPr>
              <w:t>DAP</w:t>
            </w:r>
            <w:r w:rsidRPr="008D668C">
              <w:rPr>
                <w:sz w:val="20"/>
              </w:rPr>
              <w:t>/</w:t>
            </w:r>
            <w:r w:rsidR="0070748D" w:rsidRPr="008D668C">
              <w:rPr>
                <w:sz w:val="20"/>
              </w:rPr>
              <w:t xml:space="preserve">SLA </w:t>
            </w:r>
            <w:r w:rsidRPr="008D668C">
              <w:rPr>
                <w:sz w:val="20"/>
              </w:rPr>
              <w:t>komen minimaal de volgende onderwerpen terug:</w:t>
            </w:r>
          </w:p>
          <w:p w14:paraId="0A546907" w14:textId="464ED6B5" w:rsidR="001D3651" w:rsidRPr="008D668C" w:rsidRDefault="008D668C" w:rsidP="001D3651">
            <w:pPr>
              <w:pStyle w:val="Lijstalinea"/>
              <w:numPr>
                <w:ilvl w:val="0"/>
                <w:numId w:val="2"/>
              </w:numPr>
              <w:rPr>
                <w:sz w:val="20"/>
              </w:rPr>
            </w:pPr>
            <w:r w:rsidRPr="008D668C">
              <w:rPr>
                <w:sz w:val="20"/>
              </w:rPr>
              <w:t>Communicatiematrix met de gegevens van de technische servicedesk, contactpersonen van Opdrachtgever en Inschrijver met onderverdeling naar functies/ verantwoordelijkheden/</w:t>
            </w:r>
            <w:proofErr w:type="spellStart"/>
            <w:r w:rsidRPr="008D668C">
              <w:rPr>
                <w:sz w:val="20"/>
              </w:rPr>
              <w:t>escalatieniveau’s</w:t>
            </w:r>
            <w:proofErr w:type="spellEnd"/>
            <w:r w:rsidR="001D3651">
              <w:rPr>
                <w:sz w:val="20"/>
              </w:rPr>
              <w:t>.</w:t>
            </w:r>
          </w:p>
          <w:p w14:paraId="08887F6C" w14:textId="467155E9" w:rsidR="008D668C" w:rsidRPr="008D668C" w:rsidRDefault="008D668C" w:rsidP="001D3651">
            <w:pPr>
              <w:pStyle w:val="Lijstalinea"/>
              <w:numPr>
                <w:ilvl w:val="0"/>
                <w:numId w:val="2"/>
              </w:numPr>
              <w:rPr>
                <w:sz w:val="20"/>
              </w:rPr>
            </w:pPr>
            <w:r w:rsidRPr="008D668C">
              <w:rPr>
                <w:sz w:val="20"/>
              </w:rPr>
              <w:t>Overlegmatrix</w:t>
            </w:r>
            <w:r w:rsidR="001D3651">
              <w:rPr>
                <w:sz w:val="20"/>
              </w:rPr>
              <w:t>.</w:t>
            </w:r>
          </w:p>
          <w:p w14:paraId="766BFC72" w14:textId="78A68C13" w:rsidR="008D668C" w:rsidRPr="008D668C" w:rsidRDefault="008D668C" w:rsidP="001D3651">
            <w:pPr>
              <w:pStyle w:val="Lijstalinea"/>
              <w:numPr>
                <w:ilvl w:val="0"/>
                <w:numId w:val="2"/>
              </w:numPr>
              <w:rPr>
                <w:sz w:val="20"/>
              </w:rPr>
            </w:pPr>
            <w:proofErr w:type="spellStart"/>
            <w:r w:rsidRPr="008D668C">
              <w:rPr>
                <w:sz w:val="20"/>
              </w:rPr>
              <w:t>KPI's</w:t>
            </w:r>
            <w:proofErr w:type="spellEnd"/>
            <w:r w:rsidRPr="008D668C">
              <w:rPr>
                <w:sz w:val="20"/>
              </w:rPr>
              <w:t xml:space="preserve"> (o.a. </w:t>
            </w:r>
            <w:r w:rsidRPr="001D3651">
              <w:rPr>
                <w:sz w:val="20"/>
              </w:rPr>
              <w:t>l</w:t>
            </w:r>
            <w:r w:rsidRPr="008D668C">
              <w:rPr>
                <w:sz w:val="20"/>
              </w:rPr>
              <w:t xml:space="preserve">everingstijdigheid, </w:t>
            </w:r>
            <w:r w:rsidRPr="001D3651">
              <w:rPr>
                <w:sz w:val="20"/>
              </w:rPr>
              <w:t>r</w:t>
            </w:r>
            <w:r w:rsidRPr="008D668C">
              <w:rPr>
                <w:sz w:val="20"/>
              </w:rPr>
              <w:t>eactietijd, bereikbaarheid technische supportdesk)</w:t>
            </w:r>
            <w:r w:rsidRPr="001D3651">
              <w:rPr>
                <w:sz w:val="20"/>
              </w:rPr>
              <w:t xml:space="preserve">, overeenkomstig de gestelde eisen </w:t>
            </w:r>
            <w:r w:rsidR="001D3651">
              <w:rPr>
                <w:sz w:val="20"/>
              </w:rPr>
              <w:t>conform de Raamovereenkomst en/of Overeenkomst</w:t>
            </w:r>
            <w:r w:rsidRPr="001D3651">
              <w:rPr>
                <w:sz w:val="20"/>
              </w:rPr>
              <w:t>.</w:t>
            </w:r>
          </w:p>
          <w:p w14:paraId="27C0878B" w14:textId="704C0BCC" w:rsidR="008D668C" w:rsidRPr="008D668C" w:rsidRDefault="008D668C" w:rsidP="001D3651">
            <w:pPr>
              <w:pStyle w:val="Lijstalinea"/>
              <w:numPr>
                <w:ilvl w:val="0"/>
                <w:numId w:val="2"/>
              </w:numPr>
              <w:rPr>
                <w:sz w:val="20"/>
              </w:rPr>
            </w:pPr>
            <w:r w:rsidRPr="008D668C">
              <w:rPr>
                <w:sz w:val="20"/>
              </w:rPr>
              <w:t>Contactpersonen</w:t>
            </w:r>
            <w:r w:rsidR="001D3651">
              <w:rPr>
                <w:sz w:val="20"/>
              </w:rPr>
              <w:t>.</w:t>
            </w:r>
          </w:p>
          <w:p w14:paraId="201CA927" w14:textId="5F840AA2" w:rsidR="008D668C" w:rsidRDefault="008D668C" w:rsidP="001D3651">
            <w:pPr>
              <w:pStyle w:val="Lijstalinea"/>
              <w:numPr>
                <w:ilvl w:val="0"/>
                <w:numId w:val="2"/>
              </w:numPr>
              <w:rPr>
                <w:sz w:val="20"/>
              </w:rPr>
            </w:pPr>
            <w:r w:rsidRPr="008D668C">
              <w:rPr>
                <w:sz w:val="20"/>
              </w:rPr>
              <w:t>Garanties</w:t>
            </w:r>
            <w:r w:rsidR="001D3651">
              <w:rPr>
                <w:sz w:val="20"/>
              </w:rPr>
              <w:t>.</w:t>
            </w:r>
          </w:p>
          <w:p w14:paraId="069205DA" w14:textId="72E8C45C" w:rsidR="008D668C" w:rsidRPr="008D668C" w:rsidRDefault="008D668C" w:rsidP="001D3651">
            <w:pPr>
              <w:pStyle w:val="Lijstalinea"/>
              <w:numPr>
                <w:ilvl w:val="0"/>
                <w:numId w:val="2"/>
              </w:numPr>
              <w:rPr>
                <w:sz w:val="20"/>
              </w:rPr>
            </w:pPr>
            <w:r w:rsidRPr="008D668C">
              <w:rPr>
                <w:sz w:val="20"/>
              </w:rPr>
              <w:t>Evaluaties/prestatiemeting</w:t>
            </w:r>
            <w:r w:rsidR="001D3651">
              <w:rPr>
                <w:sz w:val="20"/>
              </w:rPr>
              <w:t>.</w:t>
            </w:r>
          </w:p>
          <w:p w14:paraId="2AF73704" w14:textId="66C1FCA6" w:rsidR="008D668C" w:rsidRPr="008D668C" w:rsidRDefault="008D668C" w:rsidP="001D3651">
            <w:pPr>
              <w:pStyle w:val="Lijstalinea"/>
              <w:numPr>
                <w:ilvl w:val="0"/>
                <w:numId w:val="2"/>
              </w:numPr>
              <w:rPr>
                <w:sz w:val="20"/>
              </w:rPr>
            </w:pPr>
            <w:r w:rsidRPr="008D668C">
              <w:rPr>
                <w:sz w:val="20"/>
              </w:rPr>
              <w:t xml:space="preserve">Diverse processen (o.a. bestelproces, storingsproces, </w:t>
            </w:r>
            <w:r w:rsidRPr="001D3651">
              <w:rPr>
                <w:sz w:val="20"/>
              </w:rPr>
              <w:t xml:space="preserve">documentatie, </w:t>
            </w:r>
            <w:r w:rsidRPr="008D668C">
              <w:rPr>
                <w:sz w:val="20"/>
              </w:rPr>
              <w:t>facturatie, afvoering en reparatie hardware)</w:t>
            </w:r>
            <w:r w:rsidR="001D3651">
              <w:rPr>
                <w:sz w:val="20"/>
              </w:rPr>
              <w:t>.</w:t>
            </w:r>
          </w:p>
          <w:p w14:paraId="69065E7B" w14:textId="3B0656A1" w:rsidR="008D668C" w:rsidRPr="008D668C" w:rsidRDefault="008D668C" w:rsidP="001D3651">
            <w:pPr>
              <w:pStyle w:val="Lijstalinea"/>
              <w:numPr>
                <w:ilvl w:val="0"/>
                <w:numId w:val="2"/>
              </w:numPr>
              <w:rPr>
                <w:sz w:val="20"/>
              </w:rPr>
            </w:pPr>
            <w:r w:rsidRPr="008D668C">
              <w:rPr>
                <w:sz w:val="20"/>
              </w:rPr>
              <w:t>Indexatie (wanneer van toepassing)</w:t>
            </w:r>
            <w:r w:rsidR="001D3651">
              <w:rPr>
                <w:sz w:val="20"/>
              </w:rPr>
              <w:t>.</w:t>
            </w:r>
          </w:p>
          <w:p w14:paraId="470CB4AD" w14:textId="77777777" w:rsidR="008D668C" w:rsidRDefault="008D668C" w:rsidP="00E1330F">
            <w:pPr>
              <w:rPr>
                <w:sz w:val="20"/>
              </w:rPr>
            </w:pPr>
          </w:p>
          <w:p w14:paraId="5F49B89A" w14:textId="20C565BD" w:rsidR="00AD7D86" w:rsidRPr="00070BDA" w:rsidRDefault="00AD7D86" w:rsidP="00E1330F">
            <w:pPr>
              <w:rPr>
                <w:iCs/>
                <w:sz w:val="20"/>
              </w:rPr>
            </w:pPr>
            <w:r w:rsidRPr="00070BDA">
              <w:rPr>
                <w:iCs/>
                <w:sz w:val="20"/>
              </w:rPr>
              <w:t>Opdrachtgever hecht groot belang aan een compact DAP</w:t>
            </w:r>
            <w:r w:rsidR="00DD23E0">
              <w:rPr>
                <w:iCs/>
                <w:sz w:val="20"/>
              </w:rPr>
              <w:t>/SLA</w:t>
            </w:r>
            <w:r w:rsidRPr="00070BDA">
              <w:rPr>
                <w:iCs/>
                <w:sz w:val="20"/>
              </w:rPr>
              <w:t>, bij voorkeur maximaal 1 pagina per onderwerp en geen dienstbeschrijvingen etc.</w:t>
            </w:r>
          </w:p>
          <w:p w14:paraId="23844B9E" w14:textId="3999E096" w:rsidR="00070BDA" w:rsidRPr="00070BDA" w:rsidRDefault="00070BDA" w:rsidP="00E1330F">
            <w:pPr>
              <w:rPr>
                <w:sz w:val="20"/>
              </w:rPr>
            </w:pPr>
          </w:p>
        </w:tc>
      </w:tr>
      <w:tr w:rsidR="002F38FE" w:rsidRPr="00A42A43" w14:paraId="28871DBA" w14:textId="77777777" w:rsidTr="00E1330F">
        <w:tc>
          <w:tcPr>
            <w:tcW w:w="1134" w:type="dxa"/>
          </w:tcPr>
          <w:p w14:paraId="2D3A93A0" w14:textId="6D4B4896" w:rsidR="002F38FE" w:rsidRPr="00A42A43" w:rsidRDefault="002F38FE" w:rsidP="002F38FE">
            <w:pPr>
              <w:rPr>
                <w:bCs/>
                <w:sz w:val="20"/>
              </w:rPr>
            </w:pPr>
            <w:r w:rsidRPr="00265F37">
              <w:rPr>
                <w:bCs/>
                <w:sz w:val="20"/>
              </w:rPr>
              <w:t>3.2.</w:t>
            </w:r>
            <w:r w:rsidR="001D3651">
              <w:rPr>
                <w:bCs/>
                <w:sz w:val="20"/>
              </w:rPr>
              <w:t>6</w:t>
            </w:r>
          </w:p>
        </w:tc>
        <w:tc>
          <w:tcPr>
            <w:tcW w:w="7938" w:type="dxa"/>
          </w:tcPr>
          <w:p w14:paraId="5C2F957F" w14:textId="7C0A138E" w:rsidR="002F38FE" w:rsidRPr="004835EA" w:rsidRDefault="004835EA" w:rsidP="004835EA">
            <w:pPr>
              <w:rPr>
                <w:sz w:val="20"/>
                <w:szCs w:val="18"/>
              </w:rPr>
            </w:pPr>
            <w:r>
              <w:rPr>
                <w:sz w:val="20"/>
                <w:szCs w:val="18"/>
              </w:rPr>
              <w:t>De levertijd van een debietmeter, meetversterker of meetbuis is maximaal 15 werkdagen.</w:t>
            </w:r>
          </w:p>
        </w:tc>
      </w:tr>
      <w:tr w:rsidR="002F38FE" w:rsidRPr="0036648D" w14:paraId="061E3241" w14:textId="77777777" w:rsidTr="00E1330F">
        <w:tc>
          <w:tcPr>
            <w:tcW w:w="1134" w:type="dxa"/>
          </w:tcPr>
          <w:p w14:paraId="628C3452" w14:textId="2BD8062C" w:rsidR="002F38FE" w:rsidRPr="0036648D" w:rsidRDefault="002F38FE" w:rsidP="002F38FE">
            <w:pPr>
              <w:rPr>
                <w:bCs/>
                <w:sz w:val="20"/>
              </w:rPr>
            </w:pPr>
            <w:r w:rsidRPr="00265F37">
              <w:rPr>
                <w:bCs/>
                <w:sz w:val="20"/>
              </w:rPr>
              <w:t>3.2.</w:t>
            </w:r>
            <w:r w:rsidR="001A70D6">
              <w:rPr>
                <w:bCs/>
                <w:sz w:val="20"/>
              </w:rPr>
              <w:t>7</w:t>
            </w:r>
          </w:p>
        </w:tc>
        <w:tc>
          <w:tcPr>
            <w:tcW w:w="7938" w:type="dxa"/>
          </w:tcPr>
          <w:p w14:paraId="50E2085E" w14:textId="64155DD5" w:rsidR="002F38FE" w:rsidRDefault="002F38FE" w:rsidP="002F38FE">
            <w:pPr>
              <w:rPr>
                <w:sz w:val="20"/>
              </w:rPr>
            </w:pPr>
            <w:r w:rsidRPr="00236378">
              <w:rPr>
                <w:bCs/>
                <w:sz w:val="20"/>
              </w:rPr>
              <w:t>Jaarlijks</w:t>
            </w:r>
            <w:r w:rsidR="00224C90">
              <w:rPr>
                <w:bCs/>
                <w:sz w:val="20"/>
              </w:rPr>
              <w:t xml:space="preserve"> </w:t>
            </w:r>
            <w:r w:rsidRPr="00236378">
              <w:rPr>
                <w:bCs/>
                <w:sz w:val="20"/>
              </w:rPr>
              <w:t xml:space="preserve">vindt er minimaal één evaluatie </w:t>
            </w:r>
            <w:r>
              <w:rPr>
                <w:bCs/>
                <w:sz w:val="20"/>
              </w:rPr>
              <w:t xml:space="preserve">(leveranciersbeoordeling) </w:t>
            </w:r>
            <w:r w:rsidRPr="00236378">
              <w:rPr>
                <w:bCs/>
                <w:sz w:val="20"/>
              </w:rPr>
              <w:t xml:space="preserve">plaats over de uitvoering van </w:t>
            </w:r>
            <w:r>
              <w:rPr>
                <w:bCs/>
                <w:sz w:val="20"/>
              </w:rPr>
              <w:t xml:space="preserve">de </w:t>
            </w:r>
            <w:r w:rsidR="006F1456">
              <w:rPr>
                <w:bCs/>
                <w:sz w:val="20"/>
              </w:rPr>
              <w:t>Overeenkomst</w:t>
            </w:r>
            <w:r>
              <w:rPr>
                <w:bCs/>
                <w:sz w:val="20"/>
              </w:rPr>
              <w:t>. Opdrachtnemer</w:t>
            </w:r>
            <w:r w:rsidRPr="00E776E4">
              <w:rPr>
                <w:bCs/>
                <w:sz w:val="20"/>
              </w:rPr>
              <w:t xml:space="preserve"> wordt beoordeeld d.m.v. het standaard leveranciersbeoordeling formulier van Opdrachtgever. Deze is terug te vinden in </w:t>
            </w:r>
            <w:r w:rsidRPr="000C3EE3">
              <w:rPr>
                <w:bCs/>
                <w:sz w:val="20"/>
              </w:rPr>
              <w:t>Bijlage</w:t>
            </w:r>
            <w:r w:rsidR="00A35528" w:rsidRPr="000C3EE3">
              <w:rPr>
                <w:bCs/>
                <w:sz w:val="20"/>
              </w:rPr>
              <w:t xml:space="preserve"> </w:t>
            </w:r>
            <w:r w:rsidR="0001164F" w:rsidRPr="000C3EE3">
              <w:rPr>
                <w:bCs/>
                <w:sz w:val="20"/>
              </w:rPr>
              <w:t>6</w:t>
            </w:r>
            <w:r w:rsidR="00A35528" w:rsidRPr="000C3EE3">
              <w:rPr>
                <w:bCs/>
                <w:sz w:val="20"/>
              </w:rPr>
              <w:t xml:space="preserve"> van</w:t>
            </w:r>
            <w:r w:rsidR="00A35528">
              <w:rPr>
                <w:bCs/>
                <w:sz w:val="20"/>
              </w:rPr>
              <w:t xml:space="preserve"> de Inschrijvingsleidraad.</w:t>
            </w:r>
            <w:r>
              <w:rPr>
                <w:sz w:val="20"/>
              </w:rPr>
              <w:t xml:space="preserve"> </w:t>
            </w:r>
          </w:p>
          <w:p w14:paraId="1DF2C938" w14:textId="0ABB5CC1" w:rsidR="002F38FE" w:rsidRPr="0036648D" w:rsidRDefault="002F38FE" w:rsidP="002F38FE">
            <w:pPr>
              <w:rPr>
                <w:sz w:val="20"/>
              </w:rPr>
            </w:pPr>
          </w:p>
        </w:tc>
      </w:tr>
      <w:tr w:rsidR="002F38FE" w:rsidRPr="00A42A43" w14:paraId="5772EFAD" w14:textId="77777777" w:rsidTr="00E1330F">
        <w:tc>
          <w:tcPr>
            <w:tcW w:w="1134" w:type="dxa"/>
          </w:tcPr>
          <w:p w14:paraId="4F7A90F9" w14:textId="32EE42CA" w:rsidR="002F38FE" w:rsidRPr="00A42A43" w:rsidRDefault="002F38FE" w:rsidP="002F38FE">
            <w:pPr>
              <w:rPr>
                <w:bCs/>
                <w:sz w:val="20"/>
              </w:rPr>
            </w:pPr>
            <w:r w:rsidRPr="00265F37">
              <w:rPr>
                <w:bCs/>
                <w:sz w:val="20"/>
              </w:rPr>
              <w:t>3.2.</w:t>
            </w:r>
            <w:r w:rsidR="001A70D6">
              <w:rPr>
                <w:bCs/>
                <w:sz w:val="20"/>
              </w:rPr>
              <w:t>8</w:t>
            </w:r>
          </w:p>
        </w:tc>
        <w:tc>
          <w:tcPr>
            <w:tcW w:w="7938" w:type="dxa"/>
          </w:tcPr>
          <w:p w14:paraId="5B18C85C" w14:textId="77777777" w:rsidR="002F38FE" w:rsidRDefault="002F38FE" w:rsidP="002F38FE">
            <w:pPr>
              <w:tabs>
                <w:tab w:val="clear" w:pos="380"/>
                <w:tab w:val="left" w:pos="2517"/>
              </w:tabs>
              <w:rPr>
                <w:sz w:val="20"/>
              </w:rPr>
            </w:pPr>
            <w:r w:rsidRPr="0084550A">
              <w:rPr>
                <w:sz w:val="20"/>
              </w:rPr>
              <w:t>Alle communicatie</w:t>
            </w:r>
            <w:r>
              <w:rPr>
                <w:sz w:val="20"/>
              </w:rPr>
              <w:t>, zowel mondeling, schriftelijk als digitaal,</w:t>
            </w:r>
            <w:r w:rsidRPr="0084550A">
              <w:rPr>
                <w:sz w:val="20"/>
              </w:rPr>
              <w:t xml:space="preserve"> geschiedt in de Nederlandse taal.</w:t>
            </w:r>
          </w:p>
          <w:p w14:paraId="439F75B1" w14:textId="77777777" w:rsidR="002F38FE" w:rsidRPr="00A42A43" w:rsidRDefault="002F38FE" w:rsidP="002F38FE">
            <w:pPr>
              <w:rPr>
                <w:sz w:val="20"/>
              </w:rPr>
            </w:pPr>
          </w:p>
        </w:tc>
      </w:tr>
      <w:tr w:rsidR="0089370C" w:rsidRPr="00A42A43" w14:paraId="6B6BCA9E" w14:textId="77777777" w:rsidTr="00E1330F">
        <w:tc>
          <w:tcPr>
            <w:tcW w:w="1134" w:type="dxa"/>
          </w:tcPr>
          <w:p w14:paraId="23EA4F2B" w14:textId="7EC4384D" w:rsidR="0089370C" w:rsidRPr="005F684B" w:rsidRDefault="0089370C" w:rsidP="002F38FE">
            <w:pPr>
              <w:rPr>
                <w:bCs/>
                <w:sz w:val="20"/>
                <w:szCs w:val="18"/>
              </w:rPr>
            </w:pPr>
            <w:r w:rsidRPr="005F684B">
              <w:rPr>
                <w:bCs/>
                <w:sz w:val="20"/>
                <w:szCs w:val="18"/>
              </w:rPr>
              <w:t>3.2.</w:t>
            </w:r>
            <w:r w:rsidR="001A70D6">
              <w:rPr>
                <w:bCs/>
                <w:sz w:val="20"/>
                <w:szCs w:val="18"/>
              </w:rPr>
              <w:t>9</w:t>
            </w:r>
          </w:p>
        </w:tc>
        <w:tc>
          <w:tcPr>
            <w:tcW w:w="7938" w:type="dxa"/>
          </w:tcPr>
          <w:p w14:paraId="6EEBE98D" w14:textId="3A479057" w:rsidR="0089370C" w:rsidRPr="005F684B" w:rsidRDefault="005F684B" w:rsidP="002F38FE">
            <w:pPr>
              <w:tabs>
                <w:tab w:val="clear" w:pos="380"/>
                <w:tab w:val="left" w:pos="2517"/>
              </w:tabs>
              <w:rPr>
                <w:sz w:val="20"/>
                <w:szCs w:val="18"/>
              </w:rPr>
            </w:pPr>
            <w:r w:rsidRPr="005F684B">
              <w:rPr>
                <w:sz w:val="20"/>
                <w:szCs w:val="18"/>
              </w:rPr>
              <w:t>Alle vragen van Opdrachtgever worden binnen 2 werkdagen in behandeling genomen.</w:t>
            </w:r>
          </w:p>
        </w:tc>
      </w:tr>
    </w:tbl>
    <w:p w14:paraId="4A183782" w14:textId="77777777" w:rsidR="00EF5973" w:rsidRDefault="00EF5973" w:rsidP="00EF5973"/>
    <w:p w14:paraId="1E16589C" w14:textId="77777777" w:rsidR="00EF5973" w:rsidRDefault="00EF5973" w:rsidP="00F23465">
      <w:pPr>
        <w:pStyle w:val="Kop2"/>
      </w:pPr>
      <w:bookmarkStart w:id="17" w:name="_Toc102639202"/>
      <w:r>
        <w:t>Eisen aan veilig werken</w:t>
      </w:r>
      <w:bookmarkEnd w:id="17"/>
    </w:p>
    <w:p w14:paraId="5A521F1A" w14:textId="77777777" w:rsidR="00EF5973" w:rsidRDefault="00EF5973" w:rsidP="00EF5973"/>
    <w:tbl>
      <w:tblPr>
        <w:tblStyle w:val="Tabelraster"/>
        <w:tblW w:w="9072" w:type="dxa"/>
        <w:tblInd w:w="108" w:type="dxa"/>
        <w:tblLayout w:type="fixed"/>
        <w:tblLook w:val="04A0" w:firstRow="1" w:lastRow="0" w:firstColumn="1" w:lastColumn="0" w:noHBand="0" w:noVBand="1"/>
      </w:tblPr>
      <w:tblGrid>
        <w:gridCol w:w="1218"/>
        <w:gridCol w:w="7854"/>
      </w:tblGrid>
      <w:tr w:rsidR="00EF5973" w:rsidRPr="0077326D" w14:paraId="41026BA4" w14:textId="77777777" w:rsidTr="00E1330F">
        <w:tc>
          <w:tcPr>
            <w:tcW w:w="1218" w:type="dxa"/>
            <w:shd w:val="clear" w:color="auto" w:fill="BFBFBF" w:themeFill="background1" w:themeFillShade="BF"/>
          </w:tcPr>
          <w:p w14:paraId="1B801EC2" w14:textId="77777777" w:rsidR="00EF5973" w:rsidRPr="0077326D" w:rsidRDefault="00EF5973" w:rsidP="00E1330F">
            <w:pPr>
              <w:rPr>
                <w:b/>
                <w:sz w:val="20"/>
              </w:rPr>
            </w:pPr>
            <w:r w:rsidRPr="0077326D">
              <w:rPr>
                <w:b/>
                <w:sz w:val="20"/>
              </w:rPr>
              <w:t>Nr.</w:t>
            </w:r>
          </w:p>
        </w:tc>
        <w:tc>
          <w:tcPr>
            <w:tcW w:w="7854" w:type="dxa"/>
            <w:shd w:val="clear" w:color="auto" w:fill="BFBFBF" w:themeFill="background1" w:themeFillShade="BF"/>
          </w:tcPr>
          <w:p w14:paraId="1D28CB0D" w14:textId="77777777" w:rsidR="00EF5973" w:rsidRPr="0077326D" w:rsidRDefault="00EF5973" w:rsidP="00E1330F">
            <w:pPr>
              <w:rPr>
                <w:b/>
                <w:sz w:val="20"/>
              </w:rPr>
            </w:pPr>
            <w:r w:rsidRPr="0077326D">
              <w:rPr>
                <w:b/>
                <w:sz w:val="20"/>
              </w:rPr>
              <w:t>Eis</w:t>
            </w:r>
          </w:p>
        </w:tc>
      </w:tr>
      <w:tr w:rsidR="00EF5973" w:rsidRPr="007C7766" w14:paraId="6BE8CC11" w14:textId="77777777" w:rsidTr="00E1330F">
        <w:tc>
          <w:tcPr>
            <w:tcW w:w="1218" w:type="dxa"/>
          </w:tcPr>
          <w:p w14:paraId="14E85C15" w14:textId="330ED422" w:rsidR="00EF5973" w:rsidRPr="007C7766" w:rsidRDefault="00DE2035" w:rsidP="00E1330F">
            <w:pPr>
              <w:rPr>
                <w:bCs/>
                <w:sz w:val="20"/>
              </w:rPr>
            </w:pPr>
            <w:r>
              <w:rPr>
                <w:bCs/>
                <w:sz w:val="20"/>
              </w:rPr>
              <w:t>3.3.1</w:t>
            </w:r>
          </w:p>
        </w:tc>
        <w:tc>
          <w:tcPr>
            <w:tcW w:w="7854" w:type="dxa"/>
          </w:tcPr>
          <w:p w14:paraId="31213B84" w14:textId="7999727D" w:rsidR="00EF5973" w:rsidRPr="007C7766" w:rsidRDefault="00EF5973" w:rsidP="00E1330F">
            <w:pPr>
              <w:rPr>
                <w:sz w:val="20"/>
              </w:rPr>
            </w:pPr>
            <w:r w:rsidRPr="007C7766">
              <w:rPr>
                <w:sz w:val="20"/>
              </w:rPr>
              <w:t xml:space="preserve">Opdrachtnemer is verantwoordelijk voor de </w:t>
            </w:r>
            <w:r w:rsidRPr="009C570F">
              <w:rPr>
                <w:sz w:val="20"/>
              </w:rPr>
              <w:t xml:space="preserve">VG&amp;M coördinatie </w:t>
            </w:r>
            <w:r w:rsidRPr="007C7766">
              <w:rPr>
                <w:sz w:val="20"/>
              </w:rPr>
              <w:t>van werkzaamheden</w:t>
            </w:r>
            <w:r w:rsidR="00D47C17">
              <w:rPr>
                <w:sz w:val="20"/>
              </w:rPr>
              <w:t xml:space="preserve"> voortkomend uit de </w:t>
            </w:r>
            <w:r w:rsidR="006F1456">
              <w:rPr>
                <w:sz w:val="20"/>
              </w:rPr>
              <w:t>Raam</w:t>
            </w:r>
            <w:r w:rsidR="00D47C17">
              <w:rPr>
                <w:sz w:val="20"/>
              </w:rPr>
              <w:t>overeenkomst</w:t>
            </w:r>
            <w:r w:rsidR="006F1456">
              <w:rPr>
                <w:sz w:val="20"/>
              </w:rPr>
              <w:t xml:space="preserve"> </w:t>
            </w:r>
            <w:r w:rsidR="009B04F2">
              <w:rPr>
                <w:sz w:val="20"/>
              </w:rPr>
              <w:t>en/of</w:t>
            </w:r>
            <w:r w:rsidR="006F1456">
              <w:rPr>
                <w:sz w:val="20"/>
              </w:rPr>
              <w:t xml:space="preserve"> Overeenkomst</w:t>
            </w:r>
            <w:r w:rsidRPr="007C7766">
              <w:rPr>
                <w:sz w:val="20"/>
              </w:rPr>
              <w:t>.</w:t>
            </w:r>
          </w:p>
          <w:p w14:paraId="62F4FF08" w14:textId="77777777" w:rsidR="00EF5973" w:rsidRPr="007C7766" w:rsidRDefault="00EF5973" w:rsidP="00E1330F">
            <w:pPr>
              <w:rPr>
                <w:sz w:val="20"/>
              </w:rPr>
            </w:pPr>
          </w:p>
        </w:tc>
      </w:tr>
      <w:tr w:rsidR="00DE2035" w:rsidRPr="007C7766" w14:paraId="7EA7B776" w14:textId="77777777" w:rsidTr="00E1330F">
        <w:tc>
          <w:tcPr>
            <w:tcW w:w="1218" w:type="dxa"/>
          </w:tcPr>
          <w:p w14:paraId="5CE9932C" w14:textId="5AECE482" w:rsidR="00DE2035" w:rsidRPr="007C7766" w:rsidRDefault="00DE2035" w:rsidP="00DE2035">
            <w:pPr>
              <w:rPr>
                <w:bCs/>
                <w:sz w:val="20"/>
              </w:rPr>
            </w:pPr>
            <w:r w:rsidRPr="00124DC4">
              <w:rPr>
                <w:bCs/>
                <w:sz w:val="20"/>
              </w:rPr>
              <w:t>3.3.</w:t>
            </w:r>
            <w:r>
              <w:rPr>
                <w:bCs/>
                <w:sz w:val="20"/>
              </w:rPr>
              <w:t>2</w:t>
            </w:r>
          </w:p>
        </w:tc>
        <w:tc>
          <w:tcPr>
            <w:tcW w:w="7854" w:type="dxa"/>
          </w:tcPr>
          <w:p w14:paraId="07BFE783" w14:textId="77777777" w:rsidR="00DE2035" w:rsidRPr="009C570F" w:rsidRDefault="00DE2035" w:rsidP="00DE2035">
            <w:pPr>
              <w:rPr>
                <w:sz w:val="20"/>
              </w:rPr>
            </w:pPr>
            <w:r w:rsidRPr="009C570F">
              <w:rPr>
                <w:sz w:val="20"/>
              </w:rPr>
              <w:t xml:space="preserve">De </w:t>
            </w:r>
            <w:r w:rsidRPr="007C7766">
              <w:rPr>
                <w:sz w:val="20"/>
              </w:rPr>
              <w:t>Opdrachtnemer</w:t>
            </w:r>
            <w:r w:rsidRPr="009C570F">
              <w:rPr>
                <w:sz w:val="20"/>
              </w:rPr>
              <w:t> is ook verantwoordelijk voor de VG&amp;M coördinatie van</w:t>
            </w:r>
          </w:p>
          <w:p w14:paraId="68214EF9" w14:textId="77777777" w:rsidR="00DE2035" w:rsidRPr="007C7766" w:rsidRDefault="00DE2035" w:rsidP="00DE2035">
            <w:pPr>
              <w:rPr>
                <w:sz w:val="20"/>
              </w:rPr>
            </w:pPr>
            <w:r w:rsidRPr="009C570F">
              <w:rPr>
                <w:sz w:val="20"/>
              </w:rPr>
              <w:t>werkzaamheden uitgevoerd door de door hem ingeschakelde derden.</w:t>
            </w:r>
          </w:p>
          <w:p w14:paraId="60DFA41C" w14:textId="77777777" w:rsidR="00DE2035" w:rsidRPr="007C7766" w:rsidRDefault="00DE2035" w:rsidP="00DE2035">
            <w:pPr>
              <w:rPr>
                <w:sz w:val="20"/>
              </w:rPr>
            </w:pPr>
          </w:p>
        </w:tc>
      </w:tr>
      <w:tr w:rsidR="00DE2035" w:rsidRPr="007C7766" w14:paraId="4B5CF989" w14:textId="77777777" w:rsidTr="00E1330F">
        <w:tc>
          <w:tcPr>
            <w:tcW w:w="1218" w:type="dxa"/>
          </w:tcPr>
          <w:p w14:paraId="03361C49" w14:textId="4D0725FE" w:rsidR="00DE2035" w:rsidRPr="007C7766" w:rsidRDefault="00DE2035" w:rsidP="00DE2035">
            <w:pPr>
              <w:rPr>
                <w:bCs/>
                <w:sz w:val="20"/>
              </w:rPr>
            </w:pPr>
            <w:r w:rsidRPr="00124DC4">
              <w:rPr>
                <w:bCs/>
                <w:sz w:val="20"/>
              </w:rPr>
              <w:lastRenderedPageBreak/>
              <w:t>3.3.</w:t>
            </w:r>
            <w:r>
              <w:rPr>
                <w:bCs/>
                <w:sz w:val="20"/>
              </w:rPr>
              <w:t>3</w:t>
            </w:r>
          </w:p>
        </w:tc>
        <w:tc>
          <w:tcPr>
            <w:tcW w:w="7854" w:type="dxa"/>
          </w:tcPr>
          <w:p w14:paraId="4DE7DE15" w14:textId="6BB83C35" w:rsidR="00DE2035" w:rsidRPr="007C7766" w:rsidRDefault="00DE2035" w:rsidP="00DE2035">
            <w:pPr>
              <w:rPr>
                <w:sz w:val="20"/>
              </w:rPr>
            </w:pPr>
            <w:r w:rsidRPr="007C7766">
              <w:rPr>
                <w:sz w:val="20"/>
              </w:rPr>
              <w:t>Opdrachtnemer stelt een</w:t>
            </w:r>
            <w:r w:rsidRPr="009C570F">
              <w:rPr>
                <w:sz w:val="20"/>
              </w:rPr>
              <w:t xml:space="preserve"> VG&amp;M plan</w:t>
            </w:r>
            <w:r w:rsidRPr="007C7766">
              <w:rPr>
                <w:sz w:val="20"/>
              </w:rPr>
              <w:t xml:space="preserve"> op </w:t>
            </w:r>
            <w:r>
              <w:rPr>
                <w:sz w:val="20"/>
              </w:rPr>
              <w:t xml:space="preserve">voor de werkzaamheden </w:t>
            </w:r>
            <w:r w:rsidRPr="007C7766">
              <w:rPr>
                <w:sz w:val="20"/>
              </w:rPr>
              <w:t>en houdt dit actueel.</w:t>
            </w:r>
            <w:r>
              <w:rPr>
                <w:sz w:val="20"/>
              </w:rPr>
              <w:t xml:space="preserve"> Het VG&amp;M plan wordt ter acceptatie beoordeeld door de Opdrachtgever.</w:t>
            </w:r>
          </w:p>
          <w:p w14:paraId="533FA2FF" w14:textId="77777777" w:rsidR="00DE2035" w:rsidRPr="007C7766" w:rsidRDefault="00DE2035" w:rsidP="00DE2035">
            <w:pPr>
              <w:rPr>
                <w:sz w:val="20"/>
              </w:rPr>
            </w:pPr>
          </w:p>
        </w:tc>
      </w:tr>
      <w:tr w:rsidR="00DE2035" w:rsidRPr="007C7766" w14:paraId="0FC93F3A" w14:textId="77777777" w:rsidTr="00E1330F">
        <w:tc>
          <w:tcPr>
            <w:tcW w:w="1218" w:type="dxa"/>
          </w:tcPr>
          <w:p w14:paraId="48DDE1FF" w14:textId="26496827" w:rsidR="00DE2035" w:rsidRPr="007C7766" w:rsidRDefault="00DE2035" w:rsidP="00DE2035">
            <w:pPr>
              <w:rPr>
                <w:bCs/>
                <w:sz w:val="20"/>
              </w:rPr>
            </w:pPr>
            <w:r w:rsidRPr="00124DC4">
              <w:rPr>
                <w:bCs/>
                <w:sz w:val="20"/>
              </w:rPr>
              <w:t>3.3.</w:t>
            </w:r>
            <w:r>
              <w:rPr>
                <w:bCs/>
                <w:sz w:val="20"/>
              </w:rPr>
              <w:t>4</w:t>
            </w:r>
          </w:p>
        </w:tc>
        <w:tc>
          <w:tcPr>
            <w:tcW w:w="7854" w:type="dxa"/>
          </w:tcPr>
          <w:p w14:paraId="77A618BC" w14:textId="1F96873B" w:rsidR="00DE2035" w:rsidRPr="007C7766" w:rsidRDefault="00DE2035" w:rsidP="00DE2035">
            <w:pPr>
              <w:rPr>
                <w:sz w:val="20"/>
              </w:rPr>
            </w:pPr>
            <w:r>
              <w:rPr>
                <w:sz w:val="20"/>
              </w:rPr>
              <w:t>Opdrachtnemer ruimt</w:t>
            </w:r>
            <w:r w:rsidRPr="009C570F">
              <w:rPr>
                <w:sz w:val="20"/>
              </w:rPr>
              <w:t xml:space="preserve"> aan het eind van elke werkdag het werkterrein op</w:t>
            </w:r>
            <w:r w:rsidR="004113C8">
              <w:rPr>
                <w:sz w:val="20"/>
              </w:rPr>
              <w:t xml:space="preserve">, </w:t>
            </w:r>
            <w:r>
              <w:rPr>
                <w:sz w:val="20"/>
              </w:rPr>
              <w:t xml:space="preserve">verwijdert </w:t>
            </w:r>
            <w:r w:rsidRPr="009C570F">
              <w:rPr>
                <w:sz w:val="20"/>
              </w:rPr>
              <w:t>afval</w:t>
            </w:r>
            <w:r w:rsidR="004113C8">
              <w:rPr>
                <w:sz w:val="20"/>
              </w:rPr>
              <w:t xml:space="preserve"> en voert het afval af</w:t>
            </w:r>
            <w:r>
              <w:rPr>
                <w:sz w:val="20"/>
              </w:rPr>
              <w:t>.</w:t>
            </w:r>
          </w:p>
          <w:p w14:paraId="3A0FEB78" w14:textId="77777777" w:rsidR="00DE2035" w:rsidRPr="007C7766" w:rsidRDefault="00DE2035" w:rsidP="00DE2035">
            <w:pPr>
              <w:rPr>
                <w:sz w:val="20"/>
              </w:rPr>
            </w:pPr>
          </w:p>
        </w:tc>
      </w:tr>
      <w:tr w:rsidR="00D24132" w:rsidRPr="007C7766" w14:paraId="4B9AE83A" w14:textId="77777777" w:rsidTr="00E1330F">
        <w:tc>
          <w:tcPr>
            <w:tcW w:w="1218" w:type="dxa"/>
          </w:tcPr>
          <w:p w14:paraId="082B401A" w14:textId="77777777" w:rsidR="00D24132" w:rsidRPr="007C7766" w:rsidRDefault="00D24132" w:rsidP="00E1330F">
            <w:pPr>
              <w:rPr>
                <w:bCs/>
                <w:sz w:val="20"/>
              </w:rPr>
            </w:pPr>
            <w:r w:rsidRPr="00124DC4">
              <w:rPr>
                <w:bCs/>
                <w:sz w:val="20"/>
              </w:rPr>
              <w:t>3.3.</w:t>
            </w:r>
            <w:r>
              <w:rPr>
                <w:bCs/>
                <w:sz w:val="20"/>
              </w:rPr>
              <w:t>5</w:t>
            </w:r>
          </w:p>
        </w:tc>
        <w:tc>
          <w:tcPr>
            <w:tcW w:w="7854" w:type="dxa"/>
          </w:tcPr>
          <w:p w14:paraId="7E46D373" w14:textId="77777777" w:rsidR="00D24132" w:rsidRPr="009C570F" w:rsidRDefault="00D24132" w:rsidP="00E1330F">
            <w:pPr>
              <w:rPr>
                <w:sz w:val="20"/>
              </w:rPr>
            </w:pPr>
            <w:r>
              <w:rPr>
                <w:sz w:val="20"/>
              </w:rPr>
              <w:t>Iedere persoon van Opdrachtnemer kan zich altijd legitimeren</w:t>
            </w:r>
            <w:r w:rsidRPr="009C570F">
              <w:rPr>
                <w:sz w:val="20"/>
              </w:rPr>
              <w:t xml:space="preserve"> met een geldig</w:t>
            </w:r>
            <w:r>
              <w:rPr>
                <w:sz w:val="20"/>
              </w:rPr>
              <w:t xml:space="preserve"> </w:t>
            </w:r>
            <w:r w:rsidRPr="009C570F">
              <w:rPr>
                <w:sz w:val="20"/>
              </w:rPr>
              <w:t>legitimatiebewijs, zijnde een rijbewijs, identiteitskaart of paspoort.</w:t>
            </w:r>
          </w:p>
          <w:p w14:paraId="7E2AD0D8" w14:textId="77777777" w:rsidR="00D24132" w:rsidRPr="007C7766" w:rsidRDefault="00D24132" w:rsidP="00E1330F">
            <w:pPr>
              <w:rPr>
                <w:sz w:val="20"/>
              </w:rPr>
            </w:pPr>
          </w:p>
        </w:tc>
      </w:tr>
      <w:tr w:rsidR="00DE2035" w:rsidRPr="007C7766" w14:paraId="5F89EB74" w14:textId="77777777" w:rsidTr="00E1330F">
        <w:tc>
          <w:tcPr>
            <w:tcW w:w="1218" w:type="dxa"/>
          </w:tcPr>
          <w:p w14:paraId="368B4560" w14:textId="449C53AA" w:rsidR="00DE2035" w:rsidRPr="007C7766" w:rsidRDefault="00DE2035" w:rsidP="00DE2035">
            <w:pPr>
              <w:rPr>
                <w:bCs/>
                <w:sz w:val="20"/>
              </w:rPr>
            </w:pPr>
            <w:r w:rsidRPr="00124DC4">
              <w:rPr>
                <w:bCs/>
                <w:sz w:val="20"/>
              </w:rPr>
              <w:t>3.3.</w:t>
            </w:r>
            <w:r w:rsidR="00D24132">
              <w:rPr>
                <w:bCs/>
                <w:sz w:val="20"/>
              </w:rPr>
              <w:t>6</w:t>
            </w:r>
          </w:p>
        </w:tc>
        <w:tc>
          <w:tcPr>
            <w:tcW w:w="7854" w:type="dxa"/>
          </w:tcPr>
          <w:p w14:paraId="7CEDD6CB" w14:textId="53ADA272" w:rsidR="00DE2035" w:rsidRDefault="00D24132" w:rsidP="00CD494C">
            <w:pPr>
              <w:tabs>
                <w:tab w:val="clear" w:pos="380"/>
                <w:tab w:val="left" w:pos="2517"/>
              </w:tabs>
              <w:rPr>
                <w:sz w:val="20"/>
              </w:rPr>
            </w:pPr>
            <w:r>
              <w:rPr>
                <w:sz w:val="20"/>
              </w:rPr>
              <w:t xml:space="preserve">Elke medewerker van Opdrachtnemer die werkzaamheden uitvoert aan debietmeters, installaties en in het veld door de Opdrachtnemer is in het bezit van een geldig </w:t>
            </w:r>
            <w:r w:rsidR="00546CB2">
              <w:rPr>
                <w:sz w:val="20"/>
              </w:rPr>
              <w:t>VOL-VCA diploma</w:t>
            </w:r>
            <w:r>
              <w:rPr>
                <w:sz w:val="20"/>
              </w:rPr>
              <w:t xml:space="preserve"> certificaat</w:t>
            </w:r>
            <w:r w:rsidR="008F0543">
              <w:rPr>
                <w:sz w:val="20"/>
              </w:rPr>
              <w:t xml:space="preserve"> en heeft de aanwijzing vakbekwaam persoon conform NEN 3140</w:t>
            </w:r>
            <w:r>
              <w:rPr>
                <w:sz w:val="20"/>
              </w:rPr>
              <w:t>.</w:t>
            </w:r>
          </w:p>
          <w:p w14:paraId="1C7C16F8" w14:textId="34535B99" w:rsidR="00CD494C" w:rsidRPr="007C7766" w:rsidRDefault="00CD494C" w:rsidP="00CD494C">
            <w:pPr>
              <w:tabs>
                <w:tab w:val="clear" w:pos="380"/>
                <w:tab w:val="left" w:pos="2517"/>
              </w:tabs>
              <w:rPr>
                <w:sz w:val="20"/>
              </w:rPr>
            </w:pPr>
          </w:p>
        </w:tc>
      </w:tr>
      <w:tr w:rsidR="00DE2035" w:rsidRPr="007C7766" w14:paraId="5ABC1A31" w14:textId="77777777" w:rsidTr="00E1330F">
        <w:tc>
          <w:tcPr>
            <w:tcW w:w="1218" w:type="dxa"/>
          </w:tcPr>
          <w:p w14:paraId="491AA64B" w14:textId="5CF3166D" w:rsidR="00DE2035" w:rsidRPr="007C7766" w:rsidRDefault="00DE2035" w:rsidP="00DE2035">
            <w:pPr>
              <w:rPr>
                <w:bCs/>
                <w:sz w:val="20"/>
              </w:rPr>
            </w:pPr>
            <w:r w:rsidRPr="00124DC4">
              <w:rPr>
                <w:bCs/>
                <w:sz w:val="20"/>
              </w:rPr>
              <w:t>3.3.</w:t>
            </w:r>
            <w:r w:rsidR="00D24132">
              <w:rPr>
                <w:bCs/>
                <w:sz w:val="20"/>
              </w:rPr>
              <w:t>7</w:t>
            </w:r>
          </w:p>
        </w:tc>
        <w:tc>
          <w:tcPr>
            <w:tcW w:w="7854" w:type="dxa"/>
          </w:tcPr>
          <w:p w14:paraId="1E6A6D54" w14:textId="0202F4B9" w:rsidR="00DE2035" w:rsidRDefault="00DE2035" w:rsidP="00DE2035">
            <w:pPr>
              <w:rPr>
                <w:sz w:val="20"/>
              </w:rPr>
            </w:pPr>
            <w:r w:rsidRPr="00BE5C1A">
              <w:rPr>
                <w:sz w:val="20"/>
              </w:rPr>
              <w:t xml:space="preserve">De Opdrachtnemer houdt zich aan de regels uit de Arbocatalogus Waterschappen en vraagt voor de uit te voeren werkzaamheden op </w:t>
            </w:r>
            <w:proofErr w:type="spellStart"/>
            <w:r>
              <w:rPr>
                <w:sz w:val="20"/>
              </w:rPr>
              <w:t>AWZI</w:t>
            </w:r>
            <w:r w:rsidR="00B2587A">
              <w:rPr>
                <w:sz w:val="20"/>
              </w:rPr>
              <w:t>’s</w:t>
            </w:r>
            <w:proofErr w:type="spellEnd"/>
            <w:r w:rsidR="00B2587A">
              <w:rPr>
                <w:sz w:val="20"/>
              </w:rPr>
              <w:t xml:space="preserve">, </w:t>
            </w:r>
            <w:proofErr w:type="spellStart"/>
            <w:r w:rsidR="00B2587A">
              <w:rPr>
                <w:sz w:val="20"/>
              </w:rPr>
              <w:t>AWTG’s</w:t>
            </w:r>
            <w:proofErr w:type="spellEnd"/>
            <w:r w:rsidR="00B2587A">
              <w:rPr>
                <w:sz w:val="20"/>
              </w:rPr>
              <w:t>, boezemgemalen poldergemalen</w:t>
            </w:r>
            <w:r w:rsidRPr="00BE5C1A">
              <w:rPr>
                <w:sz w:val="20"/>
              </w:rPr>
              <w:t xml:space="preserve"> een werkvergunning aan bij </w:t>
            </w:r>
            <w:r w:rsidR="004113C8">
              <w:rPr>
                <w:sz w:val="20"/>
              </w:rPr>
              <w:t>de coördinator Procesautomatisering</w:t>
            </w:r>
            <w:r w:rsidRPr="00BE5C1A">
              <w:rPr>
                <w:sz w:val="20"/>
              </w:rPr>
              <w:t xml:space="preserve"> van</w:t>
            </w:r>
            <w:r w:rsidR="00F01A4D">
              <w:rPr>
                <w:sz w:val="20"/>
              </w:rPr>
              <w:t xml:space="preserve"> Opdrachtgever</w:t>
            </w:r>
            <w:r w:rsidR="004113C8">
              <w:rPr>
                <w:sz w:val="20"/>
              </w:rPr>
              <w:t xml:space="preserve"> (of andere aangewezen functionaris)</w:t>
            </w:r>
            <w:r w:rsidR="00F01A4D">
              <w:rPr>
                <w:sz w:val="20"/>
              </w:rPr>
              <w:t>.</w:t>
            </w:r>
          </w:p>
          <w:p w14:paraId="73F1006F" w14:textId="77777777" w:rsidR="00DE2035" w:rsidRDefault="00DE2035" w:rsidP="00DE2035">
            <w:pPr>
              <w:rPr>
                <w:sz w:val="20"/>
              </w:rPr>
            </w:pPr>
          </w:p>
          <w:p w14:paraId="7FAAA91E" w14:textId="088C88AA" w:rsidR="00DE2035" w:rsidRPr="00BE5C1A" w:rsidRDefault="00DE2035" w:rsidP="00DE2035">
            <w:pPr>
              <w:rPr>
                <w:sz w:val="20"/>
              </w:rPr>
            </w:pPr>
            <w:r>
              <w:rPr>
                <w:sz w:val="20"/>
              </w:rPr>
              <w:t xml:space="preserve">Zie: </w:t>
            </w:r>
            <w:r w:rsidR="00517CFF" w:rsidRPr="00517CFF">
              <w:rPr>
                <w:sz w:val="20"/>
                <w:szCs w:val="18"/>
              </w:rPr>
              <w:t>https://www.aenowaterschappen.nl/activiteiten/arbocatalogi</w:t>
            </w:r>
          </w:p>
          <w:p w14:paraId="5126DB69" w14:textId="69AE5EC2" w:rsidR="00056241" w:rsidRPr="00BE5C1A" w:rsidRDefault="00056241" w:rsidP="00DE2035">
            <w:pPr>
              <w:rPr>
                <w:sz w:val="20"/>
              </w:rPr>
            </w:pPr>
          </w:p>
        </w:tc>
      </w:tr>
      <w:tr w:rsidR="00DE2035" w:rsidRPr="00757E90" w14:paraId="69D99F3D" w14:textId="77777777" w:rsidTr="00E1330F">
        <w:tc>
          <w:tcPr>
            <w:tcW w:w="1218" w:type="dxa"/>
          </w:tcPr>
          <w:p w14:paraId="7D45BBD7" w14:textId="276FA07B" w:rsidR="00DE2035" w:rsidRPr="00757E90" w:rsidRDefault="00DE2035" w:rsidP="00DE2035">
            <w:pPr>
              <w:rPr>
                <w:bCs/>
                <w:sz w:val="20"/>
              </w:rPr>
            </w:pPr>
            <w:r w:rsidRPr="00124DC4">
              <w:rPr>
                <w:bCs/>
                <w:sz w:val="20"/>
              </w:rPr>
              <w:t>3.3.</w:t>
            </w:r>
            <w:r w:rsidR="00D24132">
              <w:rPr>
                <w:bCs/>
                <w:sz w:val="20"/>
              </w:rPr>
              <w:t>8</w:t>
            </w:r>
          </w:p>
        </w:tc>
        <w:tc>
          <w:tcPr>
            <w:tcW w:w="7854" w:type="dxa"/>
          </w:tcPr>
          <w:p w14:paraId="7744127A" w14:textId="2E661493" w:rsidR="00DE2035" w:rsidRPr="00757E90" w:rsidRDefault="00DE2035" w:rsidP="00DE2035">
            <w:pPr>
              <w:rPr>
                <w:sz w:val="20"/>
              </w:rPr>
            </w:pPr>
            <w:r w:rsidRPr="00757E90">
              <w:rPr>
                <w:sz w:val="20"/>
              </w:rPr>
              <w:t xml:space="preserve">De Opdrachtnemer heeft een aantoonbaar vigerend beleid met doelstellingen over veilig werken vastgelegd en in de eigen organisatie geïmplementeerd met bijbehorende documenten en middelen in de bedrijfsprocessen. Het veilig werken is gericht op het voorkomen van incidenten in het kader van de VGM-aspecten (veiligheid, gezondheid en milieu) zoals ongevallen, materiële en milieuschade. </w:t>
            </w:r>
          </w:p>
          <w:p w14:paraId="0985B767" w14:textId="77777777" w:rsidR="00DE2035" w:rsidRPr="00757E90" w:rsidDel="006C153D" w:rsidRDefault="00DE2035" w:rsidP="00DE2035">
            <w:pPr>
              <w:rPr>
                <w:sz w:val="20"/>
              </w:rPr>
            </w:pPr>
          </w:p>
        </w:tc>
      </w:tr>
      <w:tr w:rsidR="00DE2035" w:rsidRPr="00757E90" w14:paraId="399E0253" w14:textId="77777777" w:rsidTr="00E1330F">
        <w:tc>
          <w:tcPr>
            <w:tcW w:w="1218" w:type="dxa"/>
          </w:tcPr>
          <w:p w14:paraId="5CBEE989" w14:textId="55F35C64" w:rsidR="00DE2035" w:rsidRPr="00757E90" w:rsidRDefault="00DE2035" w:rsidP="00DE2035">
            <w:pPr>
              <w:rPr>
                <w:bCs/>
                <w:sz w:val="20"/>
              </w:rPr>
            </w:pPr>
            <w:r w:rsidRPr="00124DC4">
              <w:rPr>
                <w:bCs/>
                <w:sz w:val="20"/>
              </w:rPr>
              <w:t>3.3.</w:t>
            </w:r>
            <w:r w:rsidR="00D24132">
              <w:rPr>
                <w:bCs/>
                <w:sz w:val="20"/>
              </w:rPr>
              <w:t>9</w:t>
            </w:r>
          </w:p>
        </w:tc>
        <w:tc>
          <w:tcPr>
            <w:tcW w:w="7854" w:type="dxa"/>
          </w:tcPr>
          <w:p w14:paraId="231208B5" w14:textId="1DAD4B66" w:rsidR="00DE2035" w:rsidRDefault="00DE2035" w:rsidP="00DE2035">
            <w:pPr>
              <w:rPr>
                <w:sz w:val="20"/>
              </w:rPr>
            </w:pPr>
            <w:r>
              <w:rPr>
                <w:sz w:val="20"/>
              </w:rPr>
              <w:t>Voor werkzaamheden houdt Opdrachtnemer zich aan de werktijden van Opdrachtgever. De werktijden van Opdrachtgever zijn maandag t/m vrijdag van 7.00 uur - 16.00 uur.</w:t>
            </w:r>
          </w:p>
          <w:p w14:paraId="37F47E4C" w14:textId="77777777" w:rsidR="00DE2035" w:rsidRPr="00757E90" w:rsidDel="006C153D" w:rsidRDefault="00DE2035" w:rsidP="00DE2035">
            <w:pPr>
              <w:rPr>
                <w:sz w:val="20"/>
              </w:rPr>
            </w:pPr>
          </w:p>
        </w:tc>
      </w:tr>
    </w:tbl>
    <w:p w14:paraId="7DCC0663" w14:textId="77777777" w:rsidR="00EF5973" w:rsidRDefault="00EF5973" w:rsidP="00EF5973">
      <w:pPr>
        <w:tabs>
          <w:tab w:val="clear" w:pos="-1440"/>
          <w:tab w:val="clear" w:pos="-720"/>
          <w:tab w:val="clear" w:pos="0"/>
          <w:tab w:val="clear" w:pos="380"/>
        </w:tabs>
      </w:pPr>
    </w:p>
    <w:p w14:paraId="4B80FA1D" w14:textId="77777777" w:rsidR="00BA2F6A" w:rsidRDefault="00BA2F6A" w:rsidP="00BA2F6A"/>
    <w:p w14:paraId="3733BDD5" w14:textId="77777777" w:rsidR="001A70D6" w:rsidRDefault="001A70D6" w:rsidP="001A70D6">
      <w:pPr>
        <w:pStyle w:val="Kop2"/>
      </w:pPr>
      <w:bookmarkStart w:id="18" w:name="_Toc102639203"/>
      <w:r>
        <w:t>Eisen aan informatiebeveiliging</w:t>
      </w:r>
      <w:bookmarkEnd w:id="18"/>
      <w:r w:rsidRPr="00C1627B">
        <w:t xml:space="preserve"> </w:t>
      </w:r>
    </w:p>
    <w:tbl>
      <w:tblPr>
        <w:tblStyle w:val="Tabelraster"/>
        <w:tblW w:w="9075" w:type="dxa"/>
        <w:tblInd w:w="108" w:type="dxa"/>
        <w:tblLayout w:type="fixed"/>
        <w:tblLook w:val="04A0" w:firstRow="1" w:lastRow="0" w:firstColumn="1" w:lastColumn="0" w:noHBand="0" w:noVBand="1"/>
      </w:tblPr>
      <w:tblGrid>
        <w:gridCol w:w="1134"/>
        <w:gridCol w:w="7941"/>
      </w:tblGrid>
      <w:tr w:rsidR="001A70D6" w14:paraId="5B052915" w14:textId="77777777" w:rsidTr="007F731D">
        <w:tc>
          <w:tcPr>
            <w:tcW w:w="1134" w:type="dxa"/>
            <w:shd w:val="clear" w:color="auto" w:fill="BFBFBF" w:themeFill="background1" w:themeFillShade="BF"/>
          </w:tcPr>
          <w:p w14:paraId="57065C3C" w14:textId="77777777" w:rsidR="001A70D6" w:rsidRPr="00DE471B" w:rsidRDefault="001A70D6" w:rsidP="007F731D">
            <w:pPr>
              <w:rPr>
                <w:b/>
                <w:sz w:val="20"/>
              </w:rPr>
            </w:pPr>
            <w:r w:rsidRPr="00DE471B">
              <w:rPr>
                <w:b/>
                <w:sz w:val="20"/>
              </w:rPr>
              <w:t>Nr.</w:t>
            </w:r>
          </w:p>
        </w:tc>
        <w:tc>
          <w:tcPr>
            <w:tcW w:w="7941" w:type="dxa"/>
            <w:shd w:val="clear" w:color="auto" w:fill="BFBFBF" w:themeFill="background1" w:themeFillShade="BF"/>
          </w:tcPr>
          <w:p w14:paraId="2A0D4B0E" w14:textId="77777777" w:rsidR="001A70D6" w:rsidRPr="00DE471B" w:rsidRDefault="001A70D6" w:rsidP="007F731D">
            <w:pPr>
              <w:rPr>
                <w:b/>
                <w:sz w:val="20"/>
              </w:rPr>
            </w:pPr>
            <w:r w:rsidRPr="00DE471B">
              <w:rPr>
                <w:b/>
                <w:sz w:val="20"/>
              </w:rPr>
              <w:t>Eis</w:t>
            </w:r>
          </w:p>
        </w:tc>
      </w:tr>
      <w:tr w:rsidR="001A70D6" w14:paraId="2A68793D" w14:textId="77777777" w:rsidTr="007F731D">
        <w:tc>
          <w:tcPr>
            <w:tcW w:w="1134" w:type="dxa"/>
          </w:tcPr>
          <w:p w14:paraId="7005F207" w14:textId="53C59DB3" w:rsidR="001A70D6" w:rsidRPr="00DE471B" w:rsidRDefault="001A70D6" w:rsidP="007F731D">
            <w:pPr>
              <w:rPr>
                <w:bCs/>
                <w:sz w:val="20"/>
              </w:rPr>
            </w:pPr>
            <w:r>
              <w:rPr>
                <w:bCs/>
                <w:sz w:val="20"/>
              </w:rPr>
              <w:t>3.4.1</w:t>
            </w:r>
          </w:p>
        </w:tc>
        <w:tc>
          <w:tcPr>
            <w:tcW w:w="7941" w:type="dxa"/>
          </w:tcPr>
          <w:p w14:paraId="2F22E9DC" w14:textId="77777777" w:rsidR="001A70D6" w:rsidRDefault="001A70D6" w:rsidP="007F731D">
            <w:pPr>
              <w:rPr>
                <w:sz w:val="20"/>
              </w:rPr>
            </w:pPr>
            <w:r>
              <w:rPr>
                <w:sz w:val="20"/>
              </w:rPr>
              <w:t>De volledige door Opdrachtnemer geleverde IT-architectuur van debietmeters voldoet aan:</w:t>
            </w:r>
          </w:p>
          <w:p w14:paraId="69726560" w14:textId="77777777" w:rsidR="001A70D6" w:rsidRDefault="001A70D6" w:rsidP="007F731D">
            <w:pPr>
              <w:numPr>
                <w:ilvl w:val="0"/>
                <w:numId w:val="2"/>
              </w:numPr>
              <w:tabs>
                <w:tab w:val="clear" w:pos="-1440"/>
                <w:tab w:val="clear" w:pos="-720"/>
                <w:tab w:val="clear" w:pos="0"/>
                <w:tab w:val="clear" w:pos="380"/>
              </w:tabs>
              <w:suppressAutoHyphens/>
              <w:spacing w:line="252" w:lineRule="atLeast"/>
              <w:rPr>
                <w:sz w:val="20"/>
              </w:rPr>
            </w:pPr>
            <w:r w:rsidRPr="007B4869">
              <w:rPr>
                <w:sz w:val="20"/>
              </w:rPr>
              <w:t>Baseline Informatiebeveiliging Overheid</w:t>
            </w:r>
            <w:r>
              <w:rPr>
                <w:sz w:val="20"/>
              </w:rPr>
              <w:t xml:space="preserve"> (BIO) Versie 1.04</w:t>
            </w:r>
          </w:p>
          <w:p w14:paraId="64A80683" w14:textId="77777777" w:rsidR="001A70D6" w:rsidRDefault="001A70D6" w:rsidP="007F731D">
            <w:pPr>
              <w:numPr>
                <w:ilvl w:val="0"/>
                <w:numId w:val="2"/>
              </w:numPr>
              <w:tabs>
                <w:tab w:val="clear" w:pos="-1440"/>
                <w:tab w:val="clear" w:pos="-720"/>
                <w:tab w:val="clear" w:pos="0"/>
                <w:tab w:val="clear" w:pos="380"/>
              </w:tabs>
              <w:suppressAutoHyphens/>
              <w:spacing w:line="252" w:lineRule="atLeast"/>
              <w:rPr>
                <w:sz w:val="20"/>
              </w:rPr>
            </w:pPr>
            <w:r>
              <w:rPr>
                <w:sz w:val="20"/>
              </w:rPr>
              <w:t xml:space="preserve">IEC 62443 </w:t>
            </w:r>
            <w:r w:rsidRPr="00276F03">
              <w:rPr>
                <w:sz w:val="20"/>
              </w:rPr>
              <w:t>3-3 level 2</w:t>
            </w:r>
            <w:r>
              <w:rPr>
                <w:sz w:val="20"/>
              </w:rPr>
              <w:t>.</w:t>
            </w:r>
          </w:p>
          <w:p w14:paraId="1D0ECC59" w14:textId="77777777" w:rsidR="001A70D6" w:rsidRPr="00EA15C1" w:rsidRDefault="001A70D6" w:rsidP="007F731D">
            <w:pPr>
              <w:numPr>
                <w:ilvl w:val="0"/>
                <w:numId w:val="2"/>
              </w:numPr>
              <w:tabs>
                <w:tab w:val="clear" w:pos="-1440"/>
                <w:tab w:val="clear" w:pos="-720"/>
                <w:tab w:val="clear" w:pos="0"/>
                <w:tab w:val="clear" w:pos="380"/>
              </w:tabs>
              <w:suppressAutoHyphens/>
              <w:spacing w:line="252" w:lineRule="atLeast"/>
              <w:rPr>
                <w:sz w:val="20"/>
              </w:rPr>
            </w:pPr>
            <w:r w:rsidRPr="00EA15C1">
              <w:rPr>
                <w:sz w:val="20"/>
              </w:rPr>
              <w:t>CSIR 1.95 RWS</w:t>
            </w:r>
            <w:r>
              <w:rPr>
                <w:sz w:val="20"/>
              </w:rPr>
              <w:t>.</w:t>
            </w:r>
          </w:p>
          <w:p w14:paraId="5BC2365E" w14:textId="77777777" w:rsidR="001A70D6" w:rsidRDefault="001A70D6" w:rsidP="007F731D">
            <w:pPr>
              <w:rPr>
                <w:sz w:val="20"/>
              </w:rPr>
            </w:pPr>
          </w:p>
          <w:p w14:paraId="44AC8B4A" w14:textId="77777777" w:rsidR="001A70D6" w:rsidRPr="00DE471B" w:rsidRDefault="001A70D6" w:rsidP="007F731D">
            <w:pPr>
              <w:rPr>
                <w:sz w:val="20"/>
              </w:rPr>
            </w:pPr>
          </w:p>
        </w:tc>
      </w:tr>
      <w:tr w:rsidR="001A70D6" w14:paraId="25907065" w14:textId="77777777" w:rsidTr="007F731D">
        <w:tc>
          <w:tcPr>
            <w:tcW w:w="1134" w:type="dxa"/>
          </w:tcPr>
          <w:p w14:paraId="04FFED75" w14:textId="25F51628" w:rsidR="001A70D6" w:rsidRPr="00DE471B" w:rsidRDefault="001A70D6" w:rsidP="007F731D">
            <w:pPr>
              <w:rPr>
                <w:bCs/>
                <w:sz w:val="20"/>
              </w:rPr>
            </w:pPr>
            <w:r>
              <w:rPr>
                <w:bCs/>
                <w:sz w:val="20"/>
              </w:rPr>
              <w:t>3</w:t>
            </w:r>
            <w:r w:rsidRPr="00DB0C00">
              <w:rPr>
                <w:bCs/>
                <w:sz w:val="20"/>
              </w:rPr>
              <w:t>.</w:t>
            </w:r>
            <w:r>
              <w:rPr>
                <w:bCs/>
                <w:sz w:val="20"/>
              </w:rPr>
              <w:t>4</w:t>
            </w:r>
            <w:r w:rsidRPr="00DB0C00">
              <w:rPr>
                <w:bCs/>
                <w:sz w:val="20"/>
              </w:rPr>
              <w:t>.</w:t>
            </w:r>
            <w:r>
              <w:rPr>
                <w:bCs/>
                <w:sz w:val="20"/>
              </w:rPr>
              <w:t>2</w:t>
            </w:r>
          </w:p>
        </w:tc>
        <w:tc>
          <w:tcPr>
            <w:tcW w:w="7941" w:type="dxa"/>
          </w:tcPr>
          <w:p w14:paraId="6945623D" w14:textId="77777777" w:rsidR="001A70D6" w:rsidRDefault="001A70D6" w:rsidP="007F731D">
            <w:pPr>
              <w:rPr>
                <w:sz w:val="20"/>
              </w:rPr>
            </w:pPr>
            <w:r>
              <w:rPr>
                <w:sz w:val="20"/>
              </w:rPr>
              <w:t>De IT-architectuur van debietmeters van Opdrachtnemer bestaat uit:</w:t>
            </w:r>
          </w:p>
          <w:p w14:paraId="25D6BBF7" w14:textId="77777777" w:rsidR="001A70D6" w:rsidRDefault="001A70D6" w:rsidP="007F731D">
            <w:pPr>
              <w:numPr>
                <w:ilvl w:val="0"/>
                <w:numId w:val="2"/>
              </w:numPr>
              <w:tabs>
                <w:tab w:val="clear" w:pos="-1440"/>
                <w:tab w:val="clear" w:pos="-720"/>
                <w:tab w:val="clear" w:pos="0"/>
                <w:tab w:val="clear" w:pos="380"/>
              </w:tabs>
              <w:suppressAutoHyphens/>
              <w:spacing w:line="252" w:lineRule="atLeast"/>
              <w:rPr>
                <w:sz w:val="20"/>
              </w:rPr>
            </w:pPr>
            <w:r>
              <w:rPr>
                <w:sz w:val="20"/>
              </w:rPr>
              <w:t>Debietmeters;</w:t>
            </w:r>
          </w:p>
          <w:p w14:paraId="39F5CB99" w14:textId="77777777" w:rsidR="001A70D6" w:rsidRPr="00DE471B" w:rsidRDefault="001A70D6" w:rsidP="007F731D">
            <w:pPr>
              <w:numPr>
                <w:ilvl w:val="0"/>
                <w:numId w:val="2"/>
              </w:numPr>
              <w:tabs>
                <w:tab w:val="clear" w:pos="-1440"/>
                <w:tab w:val="clear" w:pos="-720"/>
                <w:tab w:val="clear" w:pos="0"/>
                <w:tab w:val="clear" w:pos="380"/>
              </w:tabs>
              <w:suppressAutoHyphens/>
              <w:spacing w:line="252" w:lineRule="atLeast"/>
              <w:rPr>
                <w:sz w:val="20"/>
              </w:rPr>
            </w:pPr>
            <w:r>
              <w:rPr>
                <w:sz w:val="20"/>
              </w:rPr>
              <w:t>Aansluiting op procesautomatisering;</w:t>
            </w:r>
          </w:p>
        </w:tc>
      </w:tr>
      <w:tr w:rsidR="001A70D6" w:rsidRPr="000A440A" w14:paraId="78302A62" w14:textId="77777777" w:rsidTr="007F731D">
        <w:tc>
          <w:tcPr>
            <w:tcW w:w="1134" w:type="dxa"/>
            <w:tcBorders>
              <w:top w:val="single" w:sz="4" w:space="0" w:color="auto"/>
              <w:left w:val="single" w:sz="4" w:space="0" w:color="auto"/>
              <w:bottom w:val="single" w:sz="4" w:space="0" w:color="auto"/>
              <w:right w:val="single" w:sz="4" w:space="0" w:color="auto"/>
            </w:tcBorders>
            <w:hideMark/>
          </w:tcPr>
          <w:p w14:paraId="313494EE" w14:textId="32F13C78" w:rsidR="001A70D6" w:rsidRPr="000A440A" w:rsidRDefault="001A70D6" w:rsidP="007F731D">
            <w:pPr>
              <w:rPr>
                <w:bCs/>
                <w:sz w:val="20"/>
              </w:rPr>
            </w:pPr>
            <w:r>
              <w:rPr>
                <w:bCs/>
                <w:sz w:val="20"/>
              </w:rPr>
              <w:t>3</w:t>
            </w:r>
            <w:r w:rsidRPr="000A440A">
              <w:rPr>
                <w:bCs/>
                <w:sz w:val="20"/>
              </w:rPr>
              <w:t>.</w:t>
            </w:r>
            <w:r>
              <w:rPr>
                <w:bCs/>
                <w:sz w:val="20"/>
              </w:rPr>
              <w:t>4</w:t>
            </w:r>
            <w:r w:rsidRPr="000A440A">
              <w:rPr>
                <w:bCs/>
                <w:sz w:val="20"/>
              </w:rPr>
              <w:t>.3</w:t>
            </w:r>
          </w:p>
        </w:tc>
        <w:tc>
          <w:tcPr>
            <w:tcW w:w="7941" w:type="dxa"/>
            <w:tcBorders>
              <w:top w:val="single" w:sz="4" w:space="0" w:color="auto"/>
              <w:left w:val="single" w:sz="4" w:space="0" w:color="auto"/>
              <w:bottom w:val="single" w:sz="4" w:space="0" w:color="auto"/>
              <w:right w:val="single" w:sz="4" w:space="0" w:color="auto"/>
            </w:tcBorders>
            <w:hideMark/>
          </w:tcPr>
          <w:p w14:paraId="494237D1" w14:textId="77777777" w:rsidR="001A70D6" w:rsidRDefault="001A70D6" w:rsidP="007F731D">
            <w:pPr>
              <w:rPr>
                <w:sz w:val="20"/>
              </w:rPr>
            </w:pPr>
            <w:r w:rsidRPr="000A440A">
              <w:rPr>
                <w:sz w:val="20"/>
              </w:rPr>
              <w:t xml:space="preserve">Eventuele afwijkingen op de BIO en de IEC 62443 worden door de </w:t>
            </w:r>
            <w:r>
              <w:rPr>
                <w:sz w:val="20"/>
              </w:rPr>
              <w:t>O</w:t>
            </w:r>
            <w:r w:rsidRPr="000A440A">
              <w:rPr>
                <w:sz w:val="20"/>
              </w:rPr>
              <w:t xml:space="preserve">pdrachtnemer middels een </w:t>
            </w:r>
            <w:r>
              <w:rPr>
                <w:sz w:val="20"/>
              </w:rPr>
              <w:t>b</w:t>
            </w:r>
            <w:r w:rsidRPr="000A440A">
              <w:rPr>
                <w:sz w:val="20"/>
              </w:rPr>
              <w:t xml:space="preserve">usiness </w:t>
            </w:r>
            <w:r>
              <w:rPr>
                <w:sz w:val="20"/>
              </w:rPr>
              <w:t>i</w:t>
            </w:r>
            <w:r w:rsidRPr="000A440A">
              <w:rPr>
                <w:sz w:val="20"/>
              </w:rPr>
              <w:t xml:space="preserve">mpact </w:t>
            </w:r>
            <w:r>
              <w:rPr>
                <w:sz w:val="20"/>
              </w:rPr>
              <w:t>a</w:t>
            </w:r>
            <w:r w:rsidRPr="000A440A">
              <w:rPr>
                <w:sz w:val="20"/>
              </w:rPr>
              <w:t>nalyse aan de Opdrachtgever voorgelegd.</w:t>
            </w:r>
          </w:p>
          <w:p w14:paraId="0C64201A" w14:textId="77777777" w:rsidR="001A70D6" w:rsidRPr="000A440A" w:rsidRDefault="001A70D6" w:rsidP="007F731D">
            <w:pPr>
              <w:rPr>
                <w:sz w:val="20"/>
              </w:rPr>
            </w:pPr>
          </w:p>
        </w:tc>
      </w:tr>
      <w:tr w:rsidR="001A70D6" w:rsidRPr="0085015F" w14:paraId="543965A8" w14:textId="77777777" w:rsidTr="007F731D">
        <w:tc>
          <w:tcPr>
            <w:tcW w:w="1134" w:type="dxa"/>
            <w:tcBorders>
              <w:top w:val="single" w:sz="4" w:space="0" w:color="auto"/>
              <w:left w:val="single" w:sz="4" w:space="0" w:color="auto"/>
              <w:bottom w:val="single" w:sz="4" w:space="0" w:color="auto"/>
              <w:right w:val="single" w:sz="4" w:space="0" w:color="auto"/>
            </w:tcBorders>
            <w:hideMark/>
          </w:tcPr>
          <w:p w14:paraId="6AD6E07E" w14:textId="50322C0F" w:rsidR="001A70D6" w:rsidRPr="000A440A" w:rsidRDefault="001A70D6" w:rsidP="007F731D">
            <w:pPr>
              <w:rPr>
                <w:bCs/>
                <w:sz w:val="20"/>
              </w:rPr>
            </w:pPr>
            <w:r>
              <w:rPr>
                <w:bCs/>
                <w:sz w:val="20"/>
              </w:rPr>
              <w:lastRenderedPageBreak/>
              <w:t>3</w:t>
            </w:r>
            <w:r w:rsidRPr="000A440A">
              <w:rPr>
                <w:bCs/>
                <w:sz w:val="20"/>
              </w:rPr>
              <w:t>.</w:t>
            </w:r>
            <w:r>
              <w:rPr>
                <w:bCs/>
                <w:sz w:val="20"/>
              </w:rPr>
              <w:t>4</w:t>
            </w:r>
            <w:r w:rsidRPr="000A440A">
              <w:rPr>
                <w:bCs/>
                <w:sz w:val="20"/>
              </w:rPr>
              <w:t>.4</w:t>
            </w:r>
          </w:p>
        </w:tc>
        <w:tc>
          <w:tcPr>
            <w:tcW w:w="7941" w:type="dxa"/>
            <w:tcBorders>
              <w:top w:val="single" w:sz="4" w:space="0" w:color="auto"/>
              <w:left w:val="single" w:sz="4" w:space="0" w:color="auto"/>
              <w:bottom w:val="single" w:sz="4" w:space="0" w:color="auto"/>
              <w:right w:val="single" w:sz="4" w:space="0" w:color="auto"/>
            </w:tcBorders>
            <w:hideMark/>
          </w:tcPr>
          <w:p w14:paraId="506F3B62" w14:textId="46731614" w:rsidR="001A70D6" w:rsidRDefault="001A70D6" w:rsidP="007F731D">
            <w:pPr>
              <w:rPr>
                <w:sz w:val="20"/>
              </w:rPr>
            </w:pPr>
            <w:r w:rsidRPr="000A440A">
              <w:rPr>
                <w:sz w:val="20"/>
              </w:rPr>
              <w:t>De Opdrachtnemer informeert de Opdrachtgever zodra er een kwetsbaarheid is geconstateerd.</w:t>
            </w:r>
            <w:r>
              <w:rPr>
                <w:sz w:val="20"/>
              </w:rPr>
              <w:t xml:space="preserve"> De Opdrachtnemer informeert opdrachtgever wanneer er een oplossing beschikbaar is. De Opdrachtnemer verstuurt zowel </w:t>
            </w:r>
            <w:r w:rsidRPr="007578A9">
              <w:rPr>
                <w:sz w:val="20"/>
              </w:rPr>
              <w:t>de constatering als de o</w:t>
            </w:r>
            <w:r>
              <w:rPr>
                <w:sz w:val="20"/>
              </w:rPr>
              <w:t>p</w:t>
            </w:r>
            <w:r w:rsidRPr="007578A9">
              <w:rPr>
                <w:sz w:val="20"/>
              </w:rPr>
              <w:t>lossing parallel aan security@rijnland.net.</w:t>
            </w:r>
          </w:p>
          <w:p w14:paraId="5645F0F2" w14:textId="77777777" w:rsidR="001A70D6" w:rsidRPr="000A440A" w:rsidRDefault="001A70D6" w:rsidP="007F731D">
            <w:pPr>
              <w:rPr>
                <w:sz w:val="20"/>
              </w:rPr>
            </w:pPr>
          </w:p>
        </w:tc>
      </w:tr>
      <w:tr w:rsidR="001A70D6" w:rsidRPr="000A440A" w14:paraId="6471CF0C" w14:textId="77777777" w:rsidTr="007F731D">
        <w:tc>
          <w:tcPr>
            <w:tcW w:w="1134" w:type="dxa"/>
            <w:tcBorders>
              <w:top w:val="single" w:sz="4" w:space="0" w:color="auto"/>
              <w:left w:val="single" w:sz="4" w:space="0" w:color="auto"/>
              <w:bottom w:val="single" w:sz="4" w:space="0" w:color="auto"/>
              <w:right w:val="single" w:sz="4" w:space="0" w:color="auto"/>
            </w:tcBorders>
            <w:hideMark/>
          </w:tcPr>
          <w:p w14:paraId="38FDAD88" w14:textId="5BFFA9E1" w:rsidR="001A70D6" w:rsidRPr="000A440A" w:rsidRDefault="001A70D6" w:rsidP="007F731D">
            <w:pPr>
              <w:rPr>
                <w:bCs/>
                <w:sz w:val="20"/>
              </w:rPr>
            </w:pPr>
            <w:r>
              <w:rPr>
                <w:bCs/>
                <w:sz w:val="20"/>
              </w:rPr>
              <w:t>3</w:t>
            </w:r>
            <w:r w:rsidRPr="000A440A">
              <w:rPr>
                <w:bCs/>
                <w:sz w:val="20"/>
              </w:rPr>
              <w:t>.</w:t>
            </w:r>
            <w:r>
              <w:rPr>
                <w:bCs/>
                <w:sz w:val="20"/>
              </w:rPr>
              <w:t>4</w:t>
            </w:r>
            <w:r w:rsidRPr="000A440A">
              <w:rPr>
                <w:bCs/>
                <w:sz w:val="20"/>
              </w:rPr>
              <w:t>.5</w:t>
            </w:r>
          </w:p>
        </w:tc>
        <w:tc>
          <w:tcPr>
            <w:tcW w:w="7941" w:type="dxa"/>
            <w:tcBorders>
              <w:top w:val="single" w:sz="4" w:space="0" w:color="auto"/>
              <w:left w:val="single" w:sz="4" w:space="0" w:color="auto"/>
              <w:bottom w:val="single" w:sz="4" w:space="0" w:color="auto"/>
              <w:right w:val="single" w:sz="4" w:space="0" w:color="auto"/>
            </w:tcBorders>
            <w:hideMark/>
          </w:tcPr>
          <w:p w14:paraId="76F70987" w14:textId="77777777" w:rsidR="001A70D6" w:rsidRDefault="001A70D6" w:rsidP="007F731D">
            <w:pPr>
              <w:rPr>
                <w:sz w:val="20"/>
              </w:rPr>
            </w:pPr>
            <w:r w:rsidRPr="000A440A">
              <w:rPr>
                <w:sz w:val="20"/>
              </w:rPr>
              <w:t>Opdrachtgever is vrij om een kwetsbaarhedenonderzoek uit te voeren op alle onderdelen van haar netwerk.</w:t>
            </w:r>
            <w:r>
              <w:rPr>
                <w:sz w:val="20"/>
              </w:rPr>
              <w:t xml:space="preserve"> </w:t>
            </w:r>
            <w:r w:rsidRPr="000A440A">
              <w:rPr>
                <w:sz w:val="20"/>
              </w:rPr>
              <w:t>In de testomgeving van Opdrachtgever wordt maandelijks een test uitgevoerd op kwetsbaarheden door Opdrachtgever</w:t>
            </w:r>
            <w:r>
              <w:rPr>
                <w:sz w:val="20"/>
              </w:rPr>
              <w:t xml:space="preserve">. </w:t>
            </w:r>
            <w:r w:rsidRPr="000A440A">
              <w:rPr>
                <w:sz w:val="20"/>
              </w:rPr>
              <w:t xml:space="preserve">Opdrachtnemer stelt voor deze testen de in de opdracht toegepaste </w:t>
            </w:r>
            <w:r>
              <w:rPr>
                <w:sz w:val="20"/>
              </w:rPr>
              <w:t>apparatuur</w:t>
            </w:r>
            <w:r w:rsidRPr="000A440A">
              <w:rPr>
                <w:sz w:val="20"/>
              </w:rPr>
              <w:t xml:space="preserve"> en software beschikbaar zodat deze testen uitgevoerd kunnen worden</w:t>
            </w:r>
            <w:r>
              <w:rPr>
                <w:sz w:val="20"/>
              </w:rPr>
              <w:t>.</w:t>
            </w:r>
          </w:p>
          <w:p w14:paraId="7E35790C" w14:textId="77777777" w:rsidR="001A70D6" w:rsidRPr="000A440A" w:rsidRDefault="001A70D6" w:rsidP="007F731D">
            <w:pPr>
              <w:rPr>
                <w:sz w:val="20"/>
              </w:rPr>
            </w:pPr>
          </w:p>
        </w:tc>
      </w:tr>
      <w:tr w:rsidR="001A70D6" w:rsidRPr="0085015F" w14:paraId="0C7DC3B4" w14:textId="77777777" w:rsidTr="007F731D">
        <w:tc>
          <w:tcPr>
            <w:tcW w:w="1134" w:type="dxa"/>
            <w:hideMark/>
          </w:tcPr>
          <w:p w14:paraId="7D20EBC7" w14:textId="27834949" w:rsidR="001A70D6" w:rsidRPr="00176FAF" w:rsidRDefault="001A70D6" w:rsidP="007F731D">
            <w:pPr>
              <w:rPr>
                <w:bCs/>
                <w:sz w:val="20"/>
              </w:rPr>
            </w:pPr>
            <w:r>
              <w:rPr>
                <w:bCs/>
                <w:sz w:val="20"/>
              </w:rPr>
              <w:t>3</w:t>
            </w:r>
            <w:r w:rsidRPr="00176FAF">
              <w:rPr>
                <w:bCs/>
                <w:sz w:val="20"/>
              </w:rPr>
              <w:t>.</w:t>
            </w:r>
            <w:r>
              <w:rPr>
                <w:bCs/>
                <w:sz w:val="20"/>
              </w:rPr>
              <w:t>4</w:t>
            </w:r>
            <w:r w:rsidRPr="00176FAF">
              <w:rPr>
                <w:bCs/>
                <w:sz w:val="20"/>
              </w:rPr>
              <w:t>.</w:t>
            </w:r>
            <w:r>
              <w:rPr>
                <w:bCs/>
                <w:sz w:val="20"/>
              </w:rPr>
              <w:t>6</w:t>
            </w:r>
          </w:p>
        </w:tc>
        <w:tc>
          <w:tcPr>
            <w:tcW w:w="7941" w:type="dxa"/>
            <w:hideMark/>
          </w:tcPr>
          <w:p w14:paraId="73022B20" w14:textId="77777777" w:rsidR="001A70D6" w:rsidRDefault="001A70D6" w:rsidP="007F731D">
            <w:pPr>
              <w:rPr>
                <w:sz w:val="20"/>
              </w:rPr>
            </w:pPr>
            <w:r w:rsidRPr="00176FAF">
              <w:rPr>
                <w:sz w:val="20"/>
              </w:rPr>
              <w:t>Patchmanagement bij de Opdrachtnemer wordt geformuleerd als N-1</w:t>
            </w:r>
            <w:r>
              <w:rPr>
                <w:sz w:val="20"/>
              </w:rPr>
              <w:t>. Dit</w:t>
            </w:r>
            <w:r w:rsidRPr="00176FAF">
              <w:rPr>
                <w:sz w:val="20"/>
              </w:rPr>
              <w:t xml:space="preserve"> houdt in dat </w:t>
            </w:r>
            <w:r>
              <w:rPr>
                <w:sz w:val="20"/>
              </w:rPr>
              <w:t xml:space="preserve">Opdrachtnemer </w:t>
            </w:r>
            <w:r w:rsidRPr="00176FAF">
              <w:rPr>
                <w:sz w:val="20"/>
              </w:rPr>
              <w:t xml:space="preserve">altijd de laatste versie van de software geïnstalleerd </w:t>
            </w:r>
            <w:r>
              <w:rPr>
                <w:sz w:val="20"/>
              </w:rPr>
              <w:t>heeft</w:t>
            </w:r>
            <w:r w:rsidRPr="00176FAF">
              <w:rPr>
                <w:sz w:val="20"/>
              </w:rPr>
              <w:t xml:space="preserve"> of er een plan ligt om deze te installeren.</w:t>
            </w:r>
          </w:p>
          <w:p w14:paraId="353D51F4" w14:textId="77777777" w:rsidR="001A70D6" w:rsidRPr="00176FAF" w:rsidRDefault="001A70D6" w:rsidP="007F731D">
            <w:pPr>
              <w:rPr>
                <w:sz w:val="20"/>
              </w:rPr>
            </w:pPr>
          </w:p>
        </w:tc>
      </w:tr>
    </w:tbl>
    <w:p w14:paraId="75FE5686" w14:textId="712A7016" w:rsidR="00577345" w:rsidRDefault="00F81175">
      <w:pPr>
        <w:tabs>
          <w:tab w:val="clear" w:pos="-1440"/>
          <w:tab w:val="clear" w:pos="-720"/>
          <w:tab w:val="clear" w:pos="0"/>
          <w:tab w:val="clear" w:pos="380"/>
        </w:tabs>
      </w:pPr>
      <w:r>
        <w:br w:type="page"/>
      </w:r>
    </w:p>
    <w:p w14:paraId="1AC9E97C" w14:textId="15E5E086" w:rsidR="00577345" w:rsidRDefault="00577345" w:rsidP="00577345">
      <w:pPr>
        <w:pStyle w:val="Kop1"/>
      </w:pPr>
      <w:bookmarkStart w:id="19" w:name="_Toc102639204"/>
      <w:r w:rsidRPr="00016619">
        <w:lastRenderedPageBreak/>
        <w:t xml:space="preserve">Eisen aan </w:t>
      </w:r>
      <w:r w:rsidR="00246A3A">
        <w:t>levering</w:t>
      </w:r>
      <w:r w:rsidRPr="00016619">
        <w:t xml:space="preserve"> </w:t>
      </w:r>
      <w:r w:rsidR="00097B03">
        <w:t>debietmeters</w:t>
      </w:r>
      <w:r w:rsidR="00517CFF">
        <w:t>, meetbuizen en meetversterkers</w:t>
      </w:r>
      <w:r w:rsidR="00097B03">
        <w:t xml:space="preserve"> waterketen</w:t>
      </w:r>
      <w:bookmarkEnd w:id="19"/>
    </w:p>
    <w:p w14:paraId="7D6FACDC" w14:textId="68BA4677" w:rsidR="00E94A4B" w:rsidRPr="00016619" w:rsidRDefault="00E94A4B" w:rsidP="00E94A4B">
      <w:pPr>
        <w:pStyle w:val="Kop2"/>
      </w:pPr>
      <w:bookmarkStart w:id="20" w:name="_Toc102639205"/>
      <w:r>
        <w:t>Algemene e</w:t>
      </w:r>
      <w:r w:rsidRPr="00016619">
        <w:t xml:space="preserve">isen aan </w:t>
      </w:r>
      <w:r>
        <w:t>levering</w:t>
      </w:r>
      <w:bookmarkEnd w:id="20"/>
    </w:p>
    <w:p w14:paraId="286AAA8C" w14:textId="77777777" w:rsidR="00E94A4B" w:rsidRPr="00E94A4B" w:rsidRDefault="00E94A4B" w:rsidP="00E94A4B"/>
    <w:tbl>
      <w:tblPr>
        <w:tblStyle w:val="Tabelraster"/>
        <w:tblW w:w="9072" w:type="dxa"/>
        <w:tblInd w:w="108" w:type="dxa"/>
        <w:tblLayout w:type="fixed"/>
        <w:tblLook w:val="04A0" w:firstRow="1" w:lastRow="0" w:firstColumn="1" w:lastColumn="0" w:noHBand="0" w:noVBand="1"/>
      </w:tblPr>
      <w:tblGrid>
        <w:gridCol w:w="1134"/>
        <w:gridCol w:w="7938"/>
      </w:tblGrid>
      <w:tr w:rsidR="00C92E1D" w:rsidRPr="00266038" w14:paraId="32B37C26" w14:textId="77777777" w:rsidTr="00221A4B">
        <w:tc>
          <w:tcPr>
            <w:tcW w:w="1134" w:type="dxa"/>
            <w:shd w:val="clear" w:color="auto" w:fill="BFBFBF" w:themeFill="background1" w:themeFillShade="BF"/>
          </w:tcPr>
          <w:p w14:paraId="218F702F" w14:textId="77777777" w:rsidR="00C92E1D" w:rsidRPr="00266038" w:rsidRDefault="00C92E1D" w:rsidP="00E1330F">
            <w:pPr>
              <w:rPr>
                <w:b/>
                <w:sz w:val="20"/>
              </w:rPr>
            </w:pPr>
            <w:proofErr w:type="spellStart"/>
            <w:r w:rsidRPr="00266038">
              <w:rPr>
                <w:b/>
                <w:sz w:val="20"/>
              </w:rPr>
              <w:t>Nr</w:t>
            </w:r>
            <w:proofErr w:type="spellEnd"/>
          </w:p>
        </w:tc>
        <w:tc>
          <w:tcPr>
            <w:tcW w:w="7938" w:type="dxa"/>
            <w:shd w:val="clear" w:color="auto" w:fill="BFBFBF" w:themeFill="background1" w:themeFillShade="BF"/>
          </w:tcPr>
          <w:p w14:paraId="16CF887A" w14:textId="77777777" w:rsidR="00C92E1D" w:rsidRPr="00266038" w:rsidRDefault="00C92E1D" w:rsidP="00E1330F">
            <w:pPr>
              <w:rPr>
                <w:b/>
                <w:sz w:val="20"/>
              </w:rPr>
            </w:pPr>
            <w:r w:rsidRPr="00266038">
              <w:rPr>
                <w:b/>
                <w:sz w:val="20"/>
              </w:rPr>
              <w:t>Eis</w:t>
            </w:r>
          </w:p>
        </w:tc>
      </w:tr>
      <w:tr w:rsidR="00DE2035" w:rsidRPr="00266038" w14:paraId="1BA1472C" w14:textId="77777777" w:rsidTr="00221A4B">
        <w:tc>
          <w:tcPr>
            <w:tcW w:w="1134" w:type="dxa"/>
          </w:tcPr>
          <w:p w14:paraId="2AAE90C0" w14:textId="218B3D2D" w:rsidR="00DE2035" w:rsidRPr="00D77132" w:rsidRDefault="00DE2035" w:rsidP="00DE2035">
            <w:pPr>
              <w:rPr>
                <w:bCs/>
                <w:sz w:val="20"/>
              </w:rPr>
            </w:pPr>
            <w:r w:rsidRPr="00945353">
              <w:rPr>
                <w:bCs/>
                <w:sz w:val="20"/>
              </w:rPr>
              <w:t>4.1.</w:t>
            </w:r>
            <w:r w:rsidR="0089370C">
              <w:rPr>
                <w:bCs/>
                <w:sz w:val="20"/>
              </w:rPr>
              <w:t>1</w:t>
            </w:r>
          </w:p>
        </w:tc>
        <w:tc>
          <w:tcPr>
            <w:tcW w:w="7938" w:type="dxa"/>
          </w:tcPr>
          <w:p w14:paraId="05C2029E" w14:textId="77777777" w:rsidR="00DE2035" w:rsidRPr="000C3EE3" w:rsidRDefault="00DE2035" w:rsidP="00DE2035">
            <w:pPr>
              <w:rPr>
                <w:sz w:val="20"/>
              </w:rPr>
            </w:pPr>
            <w:r w:rsidRPr="000C3EE3">
              <w:rPr>
                <w:sz w:val="20"/>
              </w:rPr>
              <w:t>De Opdrachtnemer levert de debietmeter</w:t>
            </w:r>
            <w:r w:rsidR="00337D9B" w:rsidRPr="000C3EE3">
              <w:rPr>
                <w:sz w:val="20"/>
              </w:rPr>
              <w:t>, meetversterker of meetbuis</w:t>
            </w:r>
            <w:r w:rsidRPr="000C3EE3">
              <w:rPr>
                <w:sz w:val="20"/>
              </w:rPr>
              <w:t xml:space="preserve"> voor vervanging of vernieuwing. </w:t>
            </w:r>
            <w:r w:rsidR="00450AAB" w:rsidRPr="000C3EE3">
              <w:rPr>
                <w:sz w:val="20"/>
              </w:rPr>
              <w:t xml:space="preserve">De exacte aantallen en </w:t>
            </w:r>
            <w:r w:rsidR="00B2587A" w:rsidRPr="000C3EE3">
              <w:rPr>
                <w:sz w:val="20"/>
              </w:rPr>
              <w:t xml:space="preserve">de </w:t>
            </w:r>
            <w:proofErr w:type="spellStart"/>
            <w:r w:rsidR="00450AAB" w:rsidRPr="000C3EE3">
              <w:rPr>
                <w:sz w:val="20"/>
              </w:rPr>
              <w:t>AWZI</w:t>
            </w:r>
            <w:r w:rsidR="00B2587A" w:rsidRPr="000C3EE3">
              <w:rPr>
                <w:sz w:val="20"/>
              </w:rPr>
              <w:t>’</w:t>
            </w:r>
            <w:r w:rsidR="00450AAB" w:rsidRPr="000C3EE3">
              <w:rPr>
                <w:sz w:val="20"/>
              </w:rPr>
              <w:t>s</w:t>
            </w:r>
            <w:proofErr w:type="spellEnd"/>
            <w:r w:rsidR="00450AAB" w:rsidRPr="000C3EE3">
              <w:rPr>
                <w:sz w:val="20"/>
              </w:rPr>
              <w:t xml:space="preserve"> </w:t>
            </w:r>
            <w:r w:rsidR="00B2587A" w:rsidRPr="000C3EE3">
              <w:rPr>
                <w:sz w:val="20"/>
              </w:rPr>
              <w:t xml:space="preserve">en </w:t>
            </w:r>
            <w:proofErr w:type="spellStart"/>
            <w:r w:rsidR="00B2587A" w:rsidRPr="000C3EE3">
              <w:rPr>
                <w:sz w:val="20"/>
              </w:rPr>
              <w:t>AWTG’s</w:t>
            </w:r>
            <w:proofErr w:type="spellEnd"/>
            <w:r w:rsidR="00B2587A" w:rsidRPr="000C3EE3">
              <w:rPr>
                <w:sz w:val="20"/>
              </w:rPr>
              <w:t xml:space="preserve"> </w:t>
            </w:r>
            <w:r w:rsidR="00450AAB" w:rsidRPr="000C3EE3">
              <w:rPr>
                <w:sz w:val="20"/>
              </w:rPr>
              <w:t xml:space="preserve">worden bepaald door de verstrekte deelopdracht(en) binnen de </w:t>
            </w:r>
            <w:r w:rsidR="00AE4FC8" w:rsidRPr="000C3EE3">
              <w:rPr>
                <w:sz w:val="20"/>
              </w:rPr>
              <w:t>O</w:t>
            </w:r>
            <w:r w:rsidR="00450AAB" w:rsidRPr="000C3EE3">
              <w:rPr>
                <w:sz w:val="20"/>
              </w:rPr>
              <w:t>vereenkomst.</w:t>
            </w:r>
            <w:r w:rsidRPr="000C3EE3">
              <w:rPr>
                <w:sz w:val="20"/>
              </w:rPr>
              <w:t xml:space="preserve"> </w:t>
            </w:r>
          </w:p>
          <w:p w14:paraId="1DC0460C" w14:textId="77777777" w:rsidR="005F684B" w:rsidRPr="000C3EE3" w:rsidRDefault="005F684B" w:rsidP="00DE2035">
            <w:pPr>
              <w:rPr>
                <w:sz w:val="20"/>
              </w:rPr>
            </w:pPr>
          </w:p>
          <w:p w14:paraId="7AAB607B" w14:textId="77C70B9A" w:rsidR="005F684B" w:rsidRPr="000C3EE3" w:rsidRDefault="005F684B" w:rsidP="00DE2035">
            <w:pPr>
              <w:rPr>
                <w:sz w:val="20"/>
              </w:rPr>
            </w:pPr>
            <w:r w:rsidRPr="000C3EE3">
              <w:rPr>
                <w:sz w:val="20"/>
              </w:rPr>
              <w:t>Leveringen voor nieuwbouw of grootschalige renovaties vallen buiten deze scope.</w:t>
            </w:r>
          </w:p>
        </w:tc>
      </w:tr>
      <w:tr w:rsidR="00DE2035" w:rsidRPr="00266038" w14:paraId="0750B033" w14:textId="77777777" w:rsidTr="00221A4B">
        <w:tc>
          <w:tcPr>
            <w:tcW w:w="1134" w:type="dxa"/>
          </w:tcPr>
          <w:p w14:paraId="07C5C5CC" w14:textId="7AF96FD4" w:rsidR="00DE2035" w:rsidRPr="00D77132" w:rsidRDefault="00DE2035" w:rsidP="00DE2035">
            <w:pPr>
              <w:rPr>
                <w:bCs/>
                <w:sz w:val="20"/>
              </w:rPr>
            </w:pPr>
            <w:r w:rsidRPr="00945353">
              <w:rPr>
                <w:bCs/>
                <w:sz w:val="20"/>
              </w:rPr>
              <w:t>4.1.</w:t>
            </w:r>
            <w:r w:rsidR="0089370C">
              <w:rPr>
                <w:bCs/>
                <w:sz w:val="20"/>
              </w:rPr>
              <w:t>2</w:t>
            </w:r>
          </w:p>
        </w:tc>
        <w:tc>
          <w:tcPr>
            <w:tcW w:w="7938" w:type="dxa"/>
          </w:tcPr>
          <w:p w14:paraId="4941DC81" w14:textId="0221AE76" w:rsidR="00DE2035" w:rsidRPr="000C3EE3" w:rsidRDefault="00DE2035" w:rsidP="00DE2035">
            <w:pPr>
              <w:rPr>
                <w:sz w:val="20"/>
              </w:rPr>
            </w:pPr>
            <w:r w:rsidRPr="000C3EE3">
              <w:rPr>
                <w:sz w:val="20"/>
              </w:rPr>
              <w:t xml:space="preserve">Alle te leveren producten en samenstellingen van producten dienen te voldoen aan de eisen in </w:t>
            </w:r>
            <w:r w:rsidR="006C2E98" w:rsidRPr="000C3EE3">
              <w:rPr>
                <w:sz w:val="20"/>
              </w:rPr>
              <w:t xml:space="preserve">dit </w:t>
            </w:r>
            <w:r w:rsidRPr="000C3EE3">
              <w:rPr>
                <w:sz w:val="20"/>
              </w:rPr>
              <w:t>hoofdstuk.</w:t>
            </w:r>
          </w:p>
          <w:p w14:paraId="7EB52B72" w14:textId="77777777" w:rsidR="00DE2035" w:rsidRPr="000C3EE3" w:rsidRDefault="00DE2035" w:rsidP="00DE2035">
            <w:pPr>
              <w:rPr>
                <w:sz w:val="20"/>
              </w:rPr>
            </w:pPr>
          </w:p>
        </w:tc>
      </w:tr>
      <w:tr w:rsidR="005F684B" w:rsidRPr="00266038" w14:paraId="041747B4" w14:textId="77777777" w:rsidTr="00221A4B">
        <w:tc>
          <w:tcPr>
            <w:tcW w:w="1134" w:type="dxa"/>
          </w:tcPr>
          <w:p w14:paraId="2490D2C3" w14:textId="1BE30B85" w:rsidR="005F684B" w:rsidRPr="005F684B" w:rsidRDefault="005F684B" w:rsidP="00DE2035">
            <w:pPr>
              <w:rPr>
                <w:bCs/>
                <w:sz w:val="20"/>
                <w:szCs w:val="18"/>
              </w:rPr>
            </w:pPr>
            <w:r w:rsidRPr="005F684B">
              <w:rPr>
                <w:bCs/>
                <w:sz w:val="20"/>
                <w:szCs w:val="18"/>
              </w:rPr>
              <w:t>4.1.3</w:t>
            </w:r>
          </w:p>
        </w:tc>
        <w:tc>
          <w:tcPr>
            <w:tcW w:w="7938" w:type="dxa"/>
          </w:tcPr>
          <w:p w14:paraId="62F24A3F" w14:textId="3D0323D5" w:rsidR="005F684B" w:rsidRPr="000C3EE3" w:rsidRDefault="005F684B" w:rsidP="00DE2035">
            <w:pPr>
              <w:rPr>
                <w:sz w:val="20"/>
                <w:szCs w:val="18"/>
              </w:rPr>
            </w:pPr>
            <w:r w:rsidRPr="000C3EE3">
              <w:rPr>
                <w:sz w:val="20"/>
                <w:szCs w:val="18"/>
              </w:rPr>
              <w:t xml:space="preserve">Opdrachtnemer is in staat onderdelen van ten minste Siemens, Endress &amp; </w:t>
            </w:r>
            <w:proofErr w:type="spellStart"/>
            <w:r w:rsidRPr="000C3EE3">
              <w:rPr>
                <w:sz w:val="20"/>
                <w:szCs w:val="18"/>
              </w:rPr>
              <w:t>Hauser</w:t>
            </w:r>
            <w:proofErr w:type="spellEnd"/>
            <w:r w:rsidRPr="000C3EE3">
              <w:rPr>
                <w:sz w:val="20"/>
                <w:szCs w:val="18"/>
              </w:rPr>
              <w:t xml:space="preserve"> en </w:t>
            </w:r>
            <w:proofErr w:type="spellStart"/>
            <w:r w:rsidRPr="000C3EE3">
              <w:rPr>
                <w:sz w:val="20"/>
                <w:szCs w:val="18"/>
              </w:rPr>
              <w:t>Krohne</w:t>
            </w:r>
            <w:proofErr w:type="spellEnd"/>
            <w:r w:rsidR="00D47A86" w:rsidRPr="000C3EE3">
              <w:rPr>
                <w:sz w:val="20"/>
                <w:szCs w:val="18"/>
              </w:rPr>
              <w:t xml:space="preserve"> te leveren, zodat onze huidige debietmeters in stand gehouden kunnen worden.</w:t>
            </w:r>
          </w:p>
        </w:tc>
      </w:tr>
      <w:tr w:rsidR="00D47A86" w:rsidRPr="00266038" w14:paraId="6801FDBE" w14:textId="77777777" w:rsidTr="00221A4B">
        <w:tc>
          <w:tcPr>
            <w:tcW w:w="1134" w:type="dxa"/>
          </w:tcPr>
          <w:p w14:paraId="00D90A20" w14:textId="722078B0" w:rsidR="00D47A86" w:rsidRPr="00656469" w:rsidRDefault="00D47A86" w:rsidP="00DE2035">
            <w:pPr>
              <w:rPr>
                <w:bCs/>
                <w:sz w:val="20"/>
                <w:szCs w:val="16"/>
              </w:rPr>
            </w:pPr>
            <w:r w:rsidRPr="00656469">
              <w:rPr>
                <w:bCs/>
                <w:sz w:val="20"/>
                <w:szCs w:val="16"/>
              </w:rPr>
              <w:t>4.1.4.</w:t>
            </w:r>
          </w:p>
        </w:tc>
        <w:tc>
          <w:tcPr>
            <w:tcW w:w="7938" w:type="dxa"/>
          </w:tcPr>
          <w:p w14:paraId="21662E11" w14:textId="0BCF9011" w:rsidR="00D47A86" w:rsidRPr="000C3EE3" w:rsidRDefault="00D47A86" w:rsidP="00DE2035">
            <w:pPr>
              <w:rPr>
                <w:sz w:val="20"/>
                <w:szCs w:val="16"/>
              </w:rPr>
            </w:pPr>
            <w:r w:rsidRPr="000C3EE3">
              <w:rPr>
                <w:sz w:val="20"/>
                <w:szCs w:val="16"/>
              </w:rPr>
              <w:t>Opdracht</w:t>
            </w:r>
            <w:r w:rsidR="00656469" w:rsidRPr="000C3EE3">
              <w:rPr>
                <w:sz w:val="20"/>
                <w:szCs w:val="16"/>
              </w:rPr>
              <w:t>nemer</w:t>
            </w:r>
            <w:r w:rsidRPr="000C3EE3">
              <w:rPr>
                <w:sz w:val="20"/>
                <w:szCs w:val="16"/>
              </w:rPr>
              <w:t xml:space="preserve"> </w:t>
            </w:r>
            <w:r w:rsidR="00656469" w:rsidRPr="000C3EE3">
              <w:rPr>
                <w:sz w:val="20"/>
                <w:szCs w:val="16"/>
              </w:rPr>
              <w:t xml:space="preserve">levert voor nieuwe debietmeters gedurende de overeenkomst zoveel mogelijk één fabrikant, om het beheer van debietmeters in de toekomst voor Opdrachtgever eenduidiger te houden. Bij voorkeur levert de Opdrachtnemer één van de drie grote merken: Siemens, Endress &amp; </w:t>
            </w:r>
            <w:proofErr w:type="spellStart"/>
            <w:r w:rsidR="00656469" w:rsidRPr="000C3EE3">
              <w:rPr>
                <w:sz w:val="20"/>
                <w:szCs w:val="16"/>
              </w:rPr>
              <w:t>Hauser</w:t>
            </w:r>
            <w:proofErr w:type="spellEnd"/>
            <w:r w:rsidR="00656469" w:rsidRPr="000C3EE3">
              <w:rPr>
                <w:sz w:val="20"/>
                <w:szCs w:val="16"/>
              </w:rPr>
              <w:t xml:space="preserve">, </w:t>
            </w:r>
            <w:proofErr w:type="spellStart"/>
            <w:r w:rsidR="00656469" w:rsidRPr="000C3EE3">
              <w:rPr>
                <w:sz w:val="20"/>
                <w:szCs w:val="16"/>
              </w:rPr>
              <w:t>Krohne</w:t>
            </w:r>
            <w:proofErr w:type="spellEnd"/>
            <w:r w:rsidR="00656469" w:rsidRPr="000C3EE3">
              <w:rPr>
                <w:sz w:val="20"/>
                <w:szCs w:val="16"/>
              </w:rPr>
              <w:t xml:space="preserve"> of gelijkwaardig.</w:t>
            </w:r>
          </w:p>
        </w:tc>
      </w:tr>
    </w:tbl>
    <w:p w14:paraId="5E8CA4DE" w14:textId="77777777" w:rsidR="00450AAB" w:rsidRPr="00C92E1D" w:rsidRDefault="00450AAB" w:rsidP="00C92E1D"/>
    <w:p w14:paraId="4F0F037A" w14:textId="77777777" w:rsidR="00577345" w:rsidRPr="00016619" w:rsidRDefault="00577345" w:rsidP="00577345">
      <w:pPr>
        <w:pStyle w:val="Kop2"/>
      </w:pPr>
      <w:bookmarkStart w:id="21" w:name="_Toc102639206"/>
      <w:r w:rsidRPr="00016619">
        <w:t>Eisen aan functie en prestatie</w:t>
      </w:r>
      <w:bookmarkEnd w:id="21"/>
      <w:r w:rsidRPr="00016619">
        <w:t xml:space="preserve"> </w:t>
      </w:r>
    </w:p>
    <w:p w14:paraId="0E053976" w14:textId="77777777" w:rsidR="00577345" w:rsidRDefault="00577345" w:rsidP="00577345"/>
    <w:tbl>
      <w:tblPr>
        <w:tblStyle w:val="Tabelraster"/>
        <w:tblW w:w="9072" w:type="dxa"/>
        <w:tblInd w:w="108" w:type="dxa"/>
        <w:tblLayout w:type="fixed"/>
        <w:tblLook w:val="04A0" w:firstRow="1" w:lastRow="0" w:firstColumn="1" w:lastColumn="0" w:noHBand="0" w:noVBand="1"/>
      </w:tblPr>
      <w:tblGrid>
        <w:gridCol w:w="1134"/>
        <w:gridCol w:w="7938"/>
      </w:tblGrid>
      <w:tr w:rsidR="00577345" w:rsidRPr="00BB25FC" w14:paraId="46EBA249" w14:textId="77777777" w:rsidTr="00E1330F">
        <w:tc>
          <w:tcPr>
            <w:tcW w:w="1134" w:type="dxa"/>
            <w:shd w:val="clear" w:color="auto" w:fill="BFBFBF" w:themeFill="background1" w:themeFillShade="BF"/>
          </w:tcPr>
          <w:p w14:paraId="797A2B0C" w14:textId="77777777" w:rsidR="00577345" w:rsidRPr="00BB25FC" w:rsidRDefault="00577345" w:rsidP="00E1330F">
            <w:pPr>
              <w:rPr>
                <w:b/>
                <w:sz w:val="20"/>
              </w:rPr>
            </w:pPr>
            <w:r w:rsidRPr="00BB25FC">
              <w:rPr>
                <w:b/>
                <w:sz w:val="20"/>
              </w:rPr>
              <w:t>Nr.</w:t>
            </w:r>
          </w:p>
        </w:tc>
        <w:tc>
          <w:tcPr>
            <w:tcW w:w="7938" w:type="dxa"/>
            <w:shd w:val="clear" w:color="auto" w:fill="BFBFBF" w:themeFill="background1" w:themeFillShade="BF"/>
          </w:tcPr>
          <w:p w14:paraId="5ED25AA0" w14:textId="77777777" w:rsidR="00577345" w:rsidRPr="00B52C28" w:rsidRDefault="00577345" w:rsidP="00E1330F">
            <w:pPr>
              <w:rPr>
                <w:b/>
                <w:sz w:val="20"/>
              </w:rPr>
            </w:pPr>
            <w:r w:rsidRPr="00B52C28">
              <w:rPr>
                <w:b/>
                <w:sz w:val="20"/>
              </w:rPr>
              <w:t>Eis</w:t>
            </w:r>
          </w:p>
        </w:tc>
      </w:tr>
      <w:tr w:rsidR="00577345" w:rsidRPr="00BB25FC" w14:paraId="5FA8A8D1" w14:textId="77777777" w:rsidTr="00E1330F">
        <w:tc>
          <w:tcPr>
            <w:tcW w:w="1134" w:type="dxa"/>
          </w:tcPr>
          <w:p w14:paraId="58BDB584" w14:textId="7E13BACF" w:rsidR="00577345" w:rsidRPr="00681D9D" w:rsidRDefault="00DE2035" w:rsidP="00E1330F">
            <w:pPr>
              <w:rPr>
                <w:bCs/>
                <w:sz w:val="20"/>
              </w:rPr>
            </w:pPr>
            <w:r>
              <w:rPr>
                <w:bCs/>
                <w:sz w:val="20"/>
              </w:rPr>
              <w:t>4.</w:t>
            </w:r>
            <w:r w:rsidR="006B4231">
              <w:rPr>
                <w:bCs/>
                <w:sz w:val="20"/>
              </w:rPr>
              <w:t>2</w:t>
            </w:r>
            <w:r>
              <w:rPr>
                <w:bCs/>
                <w:sz w:val="20"/>
              </w:rPr>
              <w:t>.1</w:t>
            </w:r>
          </w:p>
        </w:tc>
        <w:tc>
          <w:tcPr>
            <w:tcW w:w="7938" w:type="dxa"/>
          </w:tcPr>
          <w:p w14:paraId="00E9717B" w14:textId="77777777" w:rsidR="00577345" w:rsidRPr="001C1159" w:rsidRDefault="00577345" w:rsidP="00E1330F">
            <w:pPr>
              <w:rPr>
                <w:sz w:val="20"/>
              </w:rPr>
            </w:pPr>
          </w:p>
          <w:tbl>
            <w:tblPr>
              <w:tblW w:w="5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2"/>
              <w:gridCol w:w="1117"/>
              <w:gridCol w:w="1117"/>
              <w:gridCol w:w="1717"/>
            </w:tblGrid>
            <w:tr w:rsidR="003B0E21" w:rsidRPr="00A822E1" w14:paraId="0E299D3B" w14:textId="15DEF53F" w:rsidTr="003B0E21">
              <w:trPr>
                <w:trHeight w:val="189"/>
              </w:trPr>
              <w:tc>
                <w:tcPr>
                  <w:tcW w:w="1530" w:type="pct"/>
                  <w:shd w:val="clear" w:color="auto" w:fill="808080" w:themeFill="background1" w:themeFillShade="80"/>
                </w:tcPr>
                <w:p w14:paraId="16B33E13" w14:textId="77777777" w:rsidR="003B0E21" w:rsidRPr="006E470A" w:rsidRDefault="003B0E21" w:rsidP="003B0E21">
                  <w:pPr>
                    <w:autoSpaceDE w:val="0"/>
                    <w:autoSpaceDN w:val="0"/>
                    <w:adjustRightInd w:val="0"/>
                    <w:rPr>
                      <w:rFonts w:cs="Verdana"/>
                      <w:color w:val="FFFFFF" w:themeColor="background1"/>
                    </w:rPr>
                  </w:pPr>
                  <w:bookmarkStart w:id="22" w:name="_Hlk80623039"/>
                  <w:r w:rsidRPr="006E470A">
                    <w:rPr>
                      <w:rFonts w:cs="Verdana"/>
                      <w:b/>
                      <w:bCs/>
                      <w:color w:val="FFFFFF" w:themeColor="background1"/>
                    </w:rPr>
                    <w:t>Proces</w:t>
                  </w:r>
                  <w:r>
                    <w:rPr>
                      <w:rFonts w:cs="Verdana"/>
                      <w:b/>
                      <w:bCs/>
                      <w:color w:val="FFFFFF" w:themeColor="background1"/>
                    </w:rPr>
                    <w:t>-</w:t>
                  </w:r>
                  <w:r w:rsidRPr="006E470A">
                    <w:rPr>
                      <w:rFonts w:cs="Verdana"/>
                      <w:b/>
                      <w:bCs/>
                      <w:color w:val="FFFFFF" w:themeColor="background1"/>
                    </w:rPr>
                    <w:t>grootheid</w:t>
                  </w:r>
                </w:p>
              </w:tc>
              <w:tc>
                <w:tcPr>
                  <w:tcW w:w="981" w:type="pct"/>
                  <w:shd w:val="clear" w:color="auto" w:fill="808080" w:themeFill="background1" w:themeFillShade="80"/>
                </w:tcPr>
                <w:p w14:paraId="12202578" w14:textId="5A06370D" w:rsidR="003B0E21" w:rsidRPr="006E470A" w:rsidRDefault="003B0E21" w:rsidP="003B0E21">
                  <w:pPr>
                    <w:autoSpaceDE w:val="0"/>
                    <w:autoSpaceDN w:val="0"/>
                    <w:adjustRightInd w:val="0"/>
                    <w:rPr>
                      <w:rFonts w:cs="Verdana"/>
                      <w:b/>
                      <w:bCs/>
                      <w:color w:val="FFFFFF" w:themeColor="background1"/>
                    </w:rPr>
                  </w:pPr>
                  <w:r w:rsidRPr="006E470A">
                    <w:rPr>
                      <w:rFonts w:cs="Verdana"/>
                      <w:b/>
                      <w:bCs/>
                      <w:color w:val="FFFFFF" w:themeColor="background1"/>
                    </w:rPr>
                    <w:t>Meetbereik</w:t>
                  </w:r>
                  <w:r>
                    <w:rPr>
                      <w:rFonts w:cs="Verdana"/>
                      <w:b/>
                      <w:bCs/>
                      <w:color w:val="FFFFFF" w:themeColor="background1"/>
                    </w:rPr>
                    <w:t xml:space="preserve"> (beide richtingen) </w:t>
                  </w:r>
                </w:p>
              </w:tc>
              <w:tc>
                <w:tcPr>
                  <w:tcW w:w="981" w:type="pct"/>
                  <w:shd w:val="clear" w:color="auto" w:fill="808080" w:themeFill="background1" w:themeFillShade="80"/>
                </w:tcPr>
                <w:p w14:paraId="75610FD4" w14:textId="23E48917" w:rsidR="003B0E21" w:rsidRPr="006E470A" w:rsidRDefault="003B0E21" w:rsidP="003B0E21">
                  <w:pPr>
                    <w:autoSpaceDE w:val="0"/>
                    <w:autoSpaceDN w:val="0"/>
                    <w:adjustRightInd w:val="0"/>
                    <w:rPr>
                      <w:rFonts w:cs="Verdana"/>
                      <w:b/>
                      <w:bCs/>
                      <w:color w:val="FFFFFF" w:themeColor="background1"/>
                    </w:rPr>
                  </w:pPr>
                  <w:r w:rsidRPr="006E470A">
                    <w:rPr>
                      <w:rFonts w:cs="Verdana"/>
                      <w:b/>
                      <w:bCs/>
                      <w:color w:val="FFFFFF" w:themeColor="background1"/>
                    </w:rPr>
                    <w:t>Proces-eenheid</w:t>
                  </w:r>
                </w:p>
              </w:tc>
              <w:tc>
                <w:tcPr>
                  <w:tcW w:w="1508" w:type="pct"/>
                  <w:shd w:val="clear" w:color="auto" w:fill="808080" w:themeFill="background1" w:themeFillShade="80"/>
                </w:tcPr>
                <w:p w14:paraId="52C4B154" w14:textId="056D7E53" w:rsidR="003B0E21" w:rsidRPr="006E470A" w:rsidRDefault="003B0E21" w:rsidP="003B0E21">
                  <w:pPr>
                    <w:autoSpaceDE w:val="0"/>
                    <w:autoSpaceDN w:val="0"/>
                    <w:adjustRightInd w:val="0"/>
                    <w:rPr>
                      <w:rFonts w:cs="Verdana"/>
                      <w:color w:val="FFFFFF" w:themeColor="background1"/>
                    </w:rPr>
                  </w:pPr>
                  <w:r>
                    <w:rPr>
                      <w:rFonts w:cs="Verdana"/>
                      <w:b/>
                      <w:bCs/>
                      <w:color w:val="FFFFFF" w:themeColor="background1"/>
                    </w:rPr>
                    <w:t xml:space="preserve"> </w:t>
                  </w:r>
                  <w:r w:rsidRPr="006E470A">
                    <w:rPr>
                      <w:rFonts w:cs="Verdana"/>
                      <w:b/>
                      <w:bCs/>
                      <w:color w:val="FFFFFF" w:themeColor="background1"/>
                    </w:rPr>
                    <w:t xml:space="preserve">Maximale  </w:t>
                  </w:r>
                  <w:proofErr w:type="spellStart"/>
                  <w:r w:rsidRPr="006E470A">
                    <w:rPr>
                      <w:rFonts w:cs="Verdana"/>
                      <w:b/>
                      <w:bCs/>
                      <w:color w:val="FFFFFF" w:themeColor="background1"/>
                    </w:rPr>
                    <w:t>meetonnauw</w:t>
                  </w:r>
                  <w:proofErr w:type="spellEnd"/>
                  <w:r>
                    <w:rPr>
                      <w:rFonts w:cs="Verdana"/>
                      <w:b/>
                      <w:bCs/>
                      <w:color w:val="FFFFFF" w:themeColor="background1"/>
                    </w:rPr>
                    <w:t>-</w:t>
                  </w:r>
                  <w:r w:rsidRPr="006E470A">
                    <w:rPr>
                      <w:rFonts w:cs="Verdana"/>
                      <w:b/>
                      <w:bCs/>
                      <w:color w:val="FFFFFF" w:themeColor="background1"/>
                    </w:rPr>
                    <w:t>keurigheid van ingestelde meetbereik</w:t>
                  </w:r>
                </w:p>
                <w:p w14:paraId="25732E48" w14:textId="77777777" w:rsidR="003B0E21" w:rsidRPr="006E470A" w:rsidRDefault="003B0E21" w:rsidP="003B0E21">
                  <w:pPr>
                    <w:autoSpaceDE w:val="0"/>
                    <w:autoSpaceDN w:val="0"/>
                    <w:adjustRightInd w:val="0"/>
                    <w:rPr>
                      <w:rFonts w:cs="Verdana"/>
                      <w:b/>
                      <w:bCs/>
                      <w:color w:val="FFFFFF" w:themeColor="background1"/>
                    </w:rPr>
                  </w:pPr>
                </w:p>
              </w:tc>
            </w:tr>
            <w:tr w:rsidR="003B0E21" w:rsidRPr="00A822E1" w14:paraId="7D02A2BF" w14:textId="4EC34311" w:rsidTr="003B0E21">
              <w:trPr>
                <w:trHeight w:val="84"/>
              </w:trPr>
              <w:tc>
                <w:tcPr>
                  <w:tcW w:w="1530" w:type="pct"/>
                </w:tcPr>
                <w:p w14:paraId="6D81A84A" w14:textId="77777777" w:rsidR="003B0E21" w:rsidRDefault="003B0E21" w:rsidP="003B0E21">
                  <w:pPr>
                    <w:autoSpaceDE w:val="0"/>
                    <w:autoSpaceDN w:val="0"/>
                    <w:adjustRightInd w:val="0"/>
                    <w:rPr>
                      <w:rFonts w:cs="Verdana"/>
                      <w:color w:val="000000"/>
                    </w:rPr>
                  </w:pPr>
                  <w:r>
                    <w:rPr>
                      <w:rFonts w:cs="Verdana"/>
                      <w:color w:val="000000"/>
                    </w:rPr>
                    <w:t>Debiet</w:t>
                  </w:r>
                </w:p>
                <w:p w14:paraId="22220024" w14:textId="77777777" w:rsidR="003B0E21" w:rsidRPr="006E470A" w:rsidRDefault="003B0E21" w:rsidP="003B0E21">
                  <w:pPr>
                    <w:autoSpaceDE w:val="0"/>
                    <w:autoSpaceDN w:val="0"/>
                    <w:adjustRightInd w:val="0"/>
                    <w:rPr>
                      <w:rFonts w:cs="Verdana"/>
                      <w:color w:val="000000"/>
                    </w:rPr>
                  </w:pPr>
                </w:p>
              </w:tc>
              <w:tc>
                <w:tcPr>
                  <w:tcW w:w="981" w:type="pct"/>
                </w:tcPr>
                <w:p w14:paraId="1358B440" w14:textId="0E50A476" w:rsidR="003B0E21" w:rsidRDefault="003B0E21" w:rsidP="003B0E21">
                  <w:pPr>
                    <w:autoSpaceDE w:val="0"/>
                    <w:autoSpaceDN w:val="0"/>
                    <w:adjustRightInd w:val="0"/>
                    <w:rPr>
                      <w:rFonts w:cs="Verdana"/>
                      <w:color w:val="000000"/>
                    </w:rPr>
                  </w:pPr>
                  <w:r w:rsidRPr="006E470A">
                    <w:rPr>
                      <w:rFonts w:cs="Verdana"/>
                      <w:color w:val="000000"/>
                    </w:rPr>
                    <w:t xml:space="preserve">0 - </w:t>
                  </w:r>
                  <w:r>
                    <w:rPr>
                      <w:rFonts w:cs="Verdana"/>
                      <w:color w:val="000000"/>
                    </w:rPr>
                    <w:t>5000</w:t>
                  </w:r>
                </w:p>
              </w:tc>
              <w:tc>
                <w:tcPr>
                  <w:tcW w:w="981" w:type="pct"/>
                </w:tcPr>
                <w:p w14:paraId="0D6C363B" w14:textId="75253326" w:rsidR="003B0E21" w:rsidRPr="006E470A" w:rsidRDefault="003B0E21" w:rsidP="003B0E21">
                  <w:pPr>
                    <w:autoSpaceDE w:val="0"/>
                    <w:autoSpaceDN w:val="0"/>
                    <w:adjustRightInd w:val="0"/>
                    <w:rPr>
                      <w:rFonts w:cs="Verdana"/>
                      <w:color w:val="000000"/>
                    </w:rPr>
                  </w:pPr>
                  <w:r>
                    <w:rPr>
                      <w:rFonts w:cs="Verdana"/>
                      <w:color w:val="000000"/>
                    </w:rPr>
                    <w:t>l/h</w:t>
                  </w:r>
                </w:p>
              </w:tc>
              <w:tc>
                <w:tcPr>
                  <w:tcW w:w="1508" w:type="pct"/>
                </w:tcPr>
                <w:p w14:paraId="33F0C4E2" w14:textId="5ED3BF87" w:rsidR="003B0E21" w:rsidRPr="006E470A" w:rsidRDefault="003B0E21" w:rsidP="003B0E21">
                  <w:pPr>
                    <w:autoSpaceDE w:val="0"/>
                    <w:autoSpaceDN w:val="0"/>
                    <w:adjustRightInd w:val="0"/>
                    <w:rPr>
                      <w:rFonts w:cs="Verdana"/>
                      <w:color w:val="000000"/>
                    </w:rPr>
                  </w:pPr>
                  <w:r>
                    <w:rPr>
                      <w:rFonts w:cs="Verdana"/>
                      <w:color w:val="000000"/>
                    </w:rPr>
                    <w:t>1</w:t>
                  </w:r>
                  <w:r w:rsidRPr="006E470A">
                    <w:rPr>
                      <w:rFonts w:cs="Verdana"/>
                      <w:color w:val="000000"/>
                    </w:rPr>
                    <w:t>%</w:t>
                  </w:r>
                </w:p>
              </w:tc>
            </w:tr>
            <w:tr w:rsidR="003B0E21" w:rsidRPr="00A822E1" w14:paraId="00EFC338" w14:textId="36BDE68C" w:rsidTr="003B0E21">
              <w:trPr>
                <w:trHeight w:val="84"/>
              </w:trPr>
              <w:tc>
                <w:tcPr>
                  <w:tcW w:w="1530" w:type="pct"/>
                </w:tcPr>
                <w:p w14:paraId="692A776A" w14:textId="77777777" w:rsidR="003B0E21" w:rsidRDefault="003B0E21" w:rsidP="003B0E21">
                  <w:pPr>
                    <w:autoSpaceDE w:val="0"/>
                    <w:autoSpaceDN w:val="0"/>
                    <w:adjustRightInd w:val="0"/>
                    <w:rPr>
                      <w:rFonts w:cs="Verdana"/>
                      <w:color w:val="000000"/>
                      <w:lang w:val="en-US"/>
                    </w:rPr>
                  </w:pPr>
                  <w:r w:rsidRPr="00A4535E">
                    <w:rPr>
                      <w:rFonts w:cs="Verdana"/>
                      <w:color w:val="000000"/>
                    </w:rPr>
                    <w:t>Debiet</w:t>
                  </w:r>
                </w:p>
                <w:p w14:paraId="1D340B6E" w14:textId="77777777" w:rsidR="003B0E21" w:rsidRPr="006E470A" w:rsidRDefault="003B0E21" w:rsidP="003B0E21">
                  <w:pPr>
                    <w:autoSpaceDE w:val="0"/>
                    <w:autoSpaceDN w:val="0"/>
                    <w:adjustRightInd w:val="0"/>
                    <w:rPr>
                      <w:rFonts w:cs="Verdana"/>
                      <w:color w:val="000000"/>
                      <w:lang w:val="en-US"/>
                    </w:rPr>
                  </w:pPr>
                </w:p>
              </w:tc>
              <w:tc>
                <w:tcPr>
                  <w:tcW w:w="981" w:type="pct"/>
                </w:tcPr>
                <w:p w14:paraId="3C92D28D" w14:textId="7E8E25C3" w:rsidR="003B0E21" w:rsidRPr="006E470A" w:rsidRDefault="003B0E21" w:rsidP="003B0E21">
                  <w:pPr>
                    <w:autoSpaceDE w:val="0"/>
                    <w:autoSpaceDN w:val="0"/>
                    <w:adjustRightInd w:val="0"/>
                    <w:rPr>
                      <w:rFonts w:cs="Verdana"/>
                      <w:color w:val="000000"/>
                    </w:rPr>
                  </w:pPr>
                  <w:r>
                    <w:rPr>
                      <w:rFonts w:cs="Verdana"/>
                      <w:color w:val="000000"/>
                    </w:rPr>
                    <w:t>5,01</w:t>
                  </w:r>
                  <w:r w:rsidRPr="006E470A">
                    <w:rPr>
                      <w:rFonts w:cs="Verdana"/>
                      <w:color w:val="000000"/>
                    </w:rPr>
                    <w:t xml:space="preserve"> </w:t>
                  </w:r>
                  <w:r>
                    <w:rPr>
                      <w:rFonts w:cs="Verdana"/>
                      <w:color w:val="000000"/>
                    </w:rPr>
                    <w:t>–</w:t>
                  </w:r>
                  <w:r w:rsidRPr="006E470A">
                    <w:rPr>
                      <w:rFonts w:cs="Verdana"/>
                      <w:color w:val="000000"/>
                    </w:rPr>
                    <w:t xml:space="preserve"> </w:t>
                  </w:r>
                  <w:r>
                    <w:rPr>
                      <w:rFonts w:cs="Verdana"/>
                      <w:color w:val="000000"/>
                    </w:rPr>
                    <w:t>100.000</w:t>
                  </w:r>
                </w:p>
              </w:tc>
              <w:tc>
                <w:tcPr>
                  <w:tcW w:w="981" w:type="pct"/>
                </w:tcPr>
                <w:p w14:paraId="70A74058" w14:textId="35BB0C7E" w:rsidR="003B0E21" w:rsidRPr="006E470A" w:rsidRDefault="003B0E21" w:rsidP="003B0E21">
                  <w:pPr>
                    <w:autoSpaceDE w:val="0"/>
                    <w:autoSpaceDN w:val="0"/>
                    <w:adjustRightInd w:val="0"/>
                    <w:rPr>
                      <w:rFonts w:cs="Verdana"/>
                      <w:color w:val="000000"/>
                    </w:rPr>
                  </w:pPr>
                  <w:r w:rsidRPr="006E470A">
                    <w:rPr>
                      <w:rFonts w:cs="Verdana"/>
                      <w:color w:val="000000"/>
                    </w:rPr>
                    <w:t>m</w:t>
                  </w:r>
                  <w:r w:rsidRPr="00A83882">
                    <w:rPr>
                      <w:rFonts w:cs="Verdana"/>
                      <w:color w:val="000000"/>
                      <w:vertAlign w:val="superscript"/>
                    </w:rPr>
                    <w:t>3</w:t>
                  </w:r>
                  <w:r>
                    <w:rPr>
                      <w:rFonts w:cs="Verdana"/>
                      <w:color w:val="000000"/>
                    </w:rPr>
                    <w:t>/h</w:t>
                  </w:r>
                  <w:r w:rsidRPr="006E470A">
                    <w:rPr>
                      <w:rFonts w:cs="Verdana"/>
                      <w:color w:val="000000"/>
                    </w:rPr>
                    <w:t xml:space="preserve"> </w:t>
                  </w:r>
                </w:p>
              </w:tc>
              <w:tc>
                <w:tcPr>
                  <w:tcW w:w="1508" w:type="pct"/>
                </w:tcPr>
                <w:p w14:paraId="2E425789" w14:textId="7C6779FA" w:rsidR="003B0E21" w:rsidRPr="006E470A" w:rsidRDefault="003B0E21" w:rsidP="003B0E21">
                  <w:pPr>
                    <w:autoSpaceDE w:val="0"/>
                    <w:autoSpaceDN w:val="0"/>
                    <w:adjustRightInd w:val="0"/>
                    <w:rPr>
                      <w:rFonts w:cs="Verdana"/>
                      <w:color w:val="000000"/>
                    </w:rPr>
                  </w:pPr>
                  <w:r>
                    <w:rPr>
                      <w:rFonts w:cs="Verdana"/>
                      <w:color w:val="000000"/>
                    </w:rPr>
                    <w:t>1</w:t>
                  </w:r>
                  <w:r w:rsidRPr="006E470A">
                    <w:rPr>
                      <w:rFonts w:cs="Verdana"/>
                      <w:color w:val="000000"/>
                    </w:rPr>
                    <w:t>%</w:t>
                  </w:r>
                </w:p>
              </w:tc>
            </w:tr>
            <w:tr w:rsidR="003B0E21" w:rsidRPr="00A822E1" w14:paraId="35914BE2" w14:textId="4224F1F8" w:rsidTr="003B0E21">
              <w:trPr>
                <w:trHeight w:val="84"/>
              </w:trPr>
              <w:tc>
                <w:tcPr>
                  <w:tcW w:w="1530" w:type="pct"/>
                </w:tcPr>
                <w:p w14:paraId="0920F98A" w14:textId="77777777" w:rsidR="003B0E21" w:rsidRPr="006E470A" w:rsidRDefault="003B0E21" w:rsidP="003B0E21">
                  <w:pPr>
                    <w:autoSpaceDE w:val="0"/>
                    <w:autoSpaceDN w:val="0"/>
                    <w:adjustRightInd w:val="0"/>
                    <w:rPr>
                      <w:rFonts w:cs="Verdana"/>
                      <w:color w:val="000000"/>
                    </w:rPr>
                  </w:pPr>
                  <w:r>
                    <w:rPr>
                      <w:rFonts w:cs="Verdana"/>
                      <w:color w:val="000000"/>
                    </w:rPr>
                    <w:t>Debiet</w:t>
                  </w:r>
                </w:p>
                <w:p w14:paraId="5111CD78" w14:textId="77777777" w:rsidR="003B0E21" w:rsidRPr="006E470A" w:rsidRDefault="003B0E21" w:rsidP="003B0E21">
                  <w:pPr>
                    <w:autoSpaceDE w:val="0"/>
                    <w:autoSpaceDN w:val="0"/>
                    <w:adjustRightInd w:val="0"/>
                    <w:rPr>
                      <w:rFonts w:cs="Verdana"/>
                      <w:color w:val="000000"/>
                    </w:rPr>
                  </w:pPr>
                </w:p>
              </w:tc>
              <w:tc>
                <w:tcPr>
                  <w:tcW w:w="981" w:type="pct"/>
                </w:tcPr>
                <w:p w14:paraId="22D515AD" w14:textId="0C5D9539" w:rsidR="003B0E21" w:rsidRPr="006E470A" w:rsidRDefault="003B0E21" w:rsidP="003B0E21">
                  <w:pPr>
                    <w:autoSpaceDE w:val="0"/>
                    <w:autoSpaceDN w:val="0"/>
                    <w:adjustRightInd w:val="0"/>
                    <w:rPr>
                      <w:rFonts w:cs="Verdana"/>
                      <w:color w:val="000000"/>
                    </w:rPr>
                  </w:pPr>
                  <w:r>
                    <w:rPr>
                      <w:rFonts w:cs="Verdana"/>
                      <w:color w:val="000000"/>
                    </w:rPr>
                    <w:t>0-100</w:t>
                  </w:r>
                </w:p>
              </w:tc>
              <w:tc>
                <w:tcPr>
                  <w:tcW w:w="981" w:type="pct"/>
                </w:tcPr>
                <w:p w14:paraId="33044BA0" w14:textId="49EF1DA4" w:rsidR="003B0E21" w:rsidRPr="006E470A" w:rsidRDefault="003B0E21" w:rsidP="003B0E21">
                  <w:pPr>
                    <w:autoSpaceDE w:val="0"/>
                    <w:autoSpaceDN w:val="0"/>
                    <w:adjustRightInd w:val="0"/>
                    <w:rPr>
                      <w:rFonts w:cs="Verdana"/>
                      <w:color w:val="000000"/>
                    </w:rPr>
                  </w:pPr>
                  <w:r>
                    <w:rPr>
                      <w:rFonts w:cs="Verdana"/>
                      <w:color w:val="000000"/>
                    </w:rPr>
                    <w:t>kg/h</w:t>
                  </w:r>
                  <w:r w:rsidRPr="006E470A">
                    <w:rPr>
                      <w:rFonts w:cs="Verdana"/>
                      <w:color w:val="000000"/>
                    </w:rPr>
                    <w:t xml:space="preserve"> </w:t>
                  </w:r>
                </w:p>
              </w:tc>
              <w:tc>
                <w:tcPr>
                  <w:tcW w:w="1508" w:type="pct"/>
                </w:tcPr>
                <w:p w14:paraId="1E6390B6" w14:textId="3EAE112C" w:rsidR="003B0E21" w:rsidRDefault="003B0E21" w:rsidP="003B0E21">
                  <w:pPr>
                    <w:autoSpaceDE w:val="0"/>
                    <w:autoSpaceDN w:val="0"/>
                    <w:adjustRightInd w:val="0"/>
                    <w:rPr>
                      <w:rFonts w:cs="Verdana"/>
                      <w:color w:val="000000"/>
                    </w:rPr>
                  </w:pPr>
                  <w:r>
                    <w:rPr>
                      <w:rFonts w:cs="Verdana"/>
                      <w:color w:val="000000"/>
                    </w:rPr>
                    <w:t>1</w:t>
                  </w:r>
                  <w:r w:rsidRPr="006E470A">
                    <w:rPr>
                      <w:rFonts w:cs="Verdana"/>
                      <w:color w:val="000000"/>
                    </w:rPr>
                    <w:t>%</w:t>
                  </w:r>
                </w:p>
              </w:tc>
            </w:tr>
            <w:bookmarkEnd w:id="22"/>
          </w:tbl>
          <w:p w14:paraId="2EE699D7" w14:textId="77777777" w:rsidR="00577345" w:rsidRPr="00BB25FC" w:rsidRDefault="00577345" w:rsidP="00E1330F">
            <w:pPr>
              <w:pStyle w:val="Lijstalinea"/>
              <w:ind w:left="0"/>
            </w:pPr>
          </w:p>
        </w:tc>
      </w:tr>
      <w:tr w:rsidR="00DE2035" w:rsidRPr="00B176E3" w14:paraId="2723320A" w14:textId="77777777" w:rsidTr="00E1330F">
        <w:tc>
          <w:tcPr>
            <w:tcW w:w="1134" w:type="dxa"/>
          </w:tcPr>
          <w:p w14:paraId="6461405A" w14:textId="55B5A707" w:rsidR="00DE2035" w:rsidRPr="00B176E3" w:rsidRDefault="00DE2035" w:rsidP="00DE2035">
            <w:pPr>
              <w:rPr>
                <w:bCs/>
                <w:sz w:val="20"/>
              </w:rPr>
            </w:pPr>
            <w:r w:rsidRPr="00D6748D">
              <w:rPr>
                <w:bCs/>
                <w:sz w:val="20"/>
              </w:rPr>
              <w:t>4.</w:t>
            </w:r>
            <w:r w:rsidR="006B4231">
              <w:rPr>
                <w:bCs/>
                <w:sz w:val="20"/>
              </w:rPr>
              <w:t>2</w:t>
            </w:r>
            <w:r w:rsidRPr="00D6748D">
              <w:rPr>
                <w:bCs/>
                <w:sz w:val="20"/>
              </w:rPr>
              <w:t>.</w:t>
            </w:r>
            <w:r>
              <w:rPr>
                <w:bCs/>
                <w:sz w:val="20"/>
              </w:rPr>
              <w:t>2</w:t>
            </w:r>
          </w:p>
        </w:tc>
        <w:tc>
          <w:tcPr>
            <w:tcW w:w="7938" w:type="dxa"/>
          </w:tcPr>
          <w:p w14:paraId="01EEA227" w14:textId="75954DD0" w:rsidR="00DE2035" w:rsidRDefault="00DE2035" w:rsidP="00DE2035">
            <w:pPr>
              <w:rPr>
                <w:sz w:val="20"/>
              </w:rPr>
            </w:pPr>
            <w:r>
              <w:rPr>
                <w:sz w:val="20"/>
              </w:rPr>
              <w:t>Een</w:t>
            </w:r>
            <w:r w:rsidRPr="00B176E3">
              <w:rPr>
                <w:sz w:val="20"/>
              </w:rPr>
              <w:t xml:space="preserve"> </w:t>
            </w:r>
            <w:r>
              <w:rPr>
                <w:sz w:val="20"/>
              </w:rPr>
              <w:t>debietmeter</w:t>
            </w:r>
            <w:r w:rsidRPr="00B176E3">
              <w:rPr>
                <w:sz w:val="20"/>
              </w:rPr>
              <w:t xml:space="preserve"> is geschikt voor het meten van </w:t>
            </w:r>
            <w:r>
              <w:rPr>
                <w:sz w:val="20"/>
              </w:rPr>
              <w:t xml:space="preserve">een of meer procesgrootheden in </w:t>
            </w:r>
            <w:r w:rsidRPr="00B176E3">
              <w:rPr>
                <w:snapToGrid w:val="0"/>
                <w:color w:val="000000"/>
                <w:sz w:val="20"/>
              </w:rPr>
              <w:t>ruw tot deels gereinigd afvalwater</w:t>
            </w:r>
            <w:r w:rsidR="00517CFF">
              <w:rPr>
                <w:snapToGrid w:val="0"/>
                <w:color w:val="000000"/>
                <w:sz w:val="20"/>
              </w:rPr>
              <w:t xml:space="preserve"> of verschillende chemicaliën</w:t>
            </w:r>
            <w:r w:rsidRPr="00B176E3">
              <w:rPr>
                <w:snapToGrid w:val="0"/>
                <w:color w:val="000000"/>
                <w:sz w:val="20"/>
              </w:rPr>
              <w:t xml:space="preserve"> </w:t>
            </w:r>
            <w:r w:rsidR="00AA7062">
              <w:rPr>
                <w:snapToGrid w:val="0"/>
                <w:color w:val="000000"/>
                <w:sz w:val="20"/>
              </w:rPr>
              <w:t xml:space="preserve">of andere vloeistoffen </w:t>
            </w:r>
            <w:r w:rsidRPr="00B176E3">
              <w:rPr>
                <w:snapToGrid w:val="0"/>
                <w:color w:val="000000"/>
                <w:sz w:val="20"/>
              </w:rPr>
              <w:t>met een gemiddelde temperatuur van 8 graden Celsius.</w:t>
            </w:r>
            <w:r w:rsidRPr="00B176E3">
              <w:rPr>
                <w:sz w:val="20"/>
              </w:rPr>
              <w:t xml:space="preserve"> </w:t>
            </w:r>
          </w:p>
          <w:p w14:paraId="3ACF6366" w14:textId="77777777" w:rsidR="00DE2035" w:rsidRDefault="00DE2035" w:rsidP="00DE2035">
            <w:pPr>
              <w:rPr>
                <w:sz w:val="20"/>
              </w:rPr>
            </w:pPr>
          </w:p>
          <w:p w14:paraId="4125007F" w14:textId="77777777" w:rsidR="00DE2035" w:rsidRDefault="00DE2035" w:rsidP="00DE2035">
            <w:pPr>
              <w:rPr>
                <w:snapToGrid w:val="0"/>
                <w:color w:val="000000"/>
                <w:sz w:val="20"/>
              </w:rPr>
            </w:pPr>
            <w:r w:rsidRPr="00B176E3">
              <w:rPr>
                <w:snapToGrid w:val="0"/>
                <w:color w:val="000000"/>
                <w:sz w:val="20"/>
              </w:rPr>
              <w:t xml:space="preserve">Indien gewenst kan Opdrachtnemer d.m.v. </w:t>
            </w:r>
            <w:r>
              <w:rPr>
                <w:snapToGrid w:val="0"/>
                <w:color w:val="000000"/>
                <w:sz w:val="20"/>
              </w:rPr>
              <w:t>e</w:t>
            </w:r>
            <w:r w:rsidRPr="00B176E3">
              <w:rPr>
                <w:snapToGrid w:val="0"/>
                <w:color w:val="000000"/>
                <w:sz w:val="20"/>
              </w:rPr>
              <w:t xml:space="preserve">en door </w:t>
            </w:r>
            <w:r>
              <w:rPr>
                <w:snapToGrid w:val="0"/>
                <w:color w:val="000000"/>
                <w:sz w:val="20"/>
              </w:rPr>
              <w:t xml:space="preserve">Opdrachtgever </w:t>
            </w:r>
            <w:r w:rsidRPr="00B176E3">
              <w:rPr>
                <w:snapToGrid w:val="0"/>
                <w:color w:val="000000"/>
                <w:sz w:val="20"/>
              </w:rPr>
              <w:t>beschikbaar gesteld monster de exacte samenstelling laten bepalen.</w:t>
            </w:r>
          </w:p>
          <w:p w14:paraId="4390DAB5" w14:textId="77777777" w:rsidR="00DE2035" w:rsidRPr="00B176E3" w:rsidRDefault="00DE2035" w:rsidP="00DE2035">
            <w:pPr>
              <w:rPr>
                <w:sz w:val="20"/>
              </w:rPr>
            </w:pPr>
          </w:p>
        </w:tc>
      </w:tr>
      <w:tr w:rsidR="00DE2035" w:rsidRPr="00B176E3" w14:paraId="77018180" w14:textId="77777777" w:rsidTr="00E1330F">
        <w:tc>
          <w:tcPr>
            <w:tcW w:w="1134" w:type="dxa"/>
          </w:tcPr>
          <w:p w14:paraId="0C436CC6" w14:textId="0153C179" w:rsidR="00DE2035" w:rsidRPr="00B176E3" w:rsidRDefault="00DE2035" w:rsidP="00DE2035">
            <w:pPr>
              <w:rPr>
                <w:bCs/>
                <w:sz w:val="20"/>
              </w:rPr>
            </w:pPr>
            <w:r w:rsidRPr="00D6748D">
              <w:rPr>
                <w:bCs/>
                <w:sz w:val="20"/>
              </w:rPr>
              <w:t>4.</w:t>
            </w:r>
            <w:r w:rsidR="006B4231">
              <w:rPr>
                <w:bCs/>
                <w:sz w:val="20"/>
              </w:rPr>
              <w:t>2</w:t>
            </w:r>
            <w:r w:rsidRPr="00D6748D">
              <w:rPr>
                <w:bCs/>
                <w:sz w:val="20"/>
              </w:rPr>
              <w:t>.</w:t>
            </w:r>
            <w:r>
              <w:rPr>
                <w:bCs/>
                <w:sz w:val="20"/>
              </w:rPr>
              <w:t>3</w:t>
            </w:r>
          </w:p>
        </w:tc>
        <w:tc>
          <w:tcPr>
            <w:tcW w:w="7938" w:type="dxa"/>
          </w:tcPr>
          <w:p w14:paraId="11B091D1" w14:textId="77777777" w:rsidR="00DE2035" w:rsidRPr="00B176E3" w:rsidRDefault="00DE2035" w:rsidP="00DE2035">
            <w:pPr>
              <w:rPr>
                <w:sz w:val="20"/>
              </w:rPr>
            </w:pPr>
            <w:r w:rsidRPr="00B176E3">
              <w:rPr>
                <w:sz w:val="20"/>
              </w:rPr>
              <w:t xml:space="preserve">Een </w:t>
            </w:r>
            <w:r>
              <w:rPr>
                <w:sz w:val="20"/>
              </w:rPr>
              <w:t>debietmeter</w:t>
            </w:r>
            <w:r w:rsidRPr="00B176E3">
              <w:rPr>
                <w:sz w:val="20"/>
              </w:rPr>
              <w:t xml:space="preserve"> is geschikt voor correct functioneren bij de volgende omgevingscondities:</w:t>
            </w:r>
          </w:p>
          <w:p w14:paraId="3DD6C702" w14:textId="77777777" w:rsidR="00DE2035" w:rsidRPr="00B176E3"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B176E3">
              <w:rPr>
                <w:sz w:val="20"/>
              </w:rPr>
              <w:lastRenderedPageBreak/>
              <w:t xml:space="preserve">Temperatuur van -20 </w:t>
            </w:r>
            <w:proofErr w:type="spellStart"/>
            <w:r w:rsidRPr="00B176E3">
              <w:rPr>
                <w:sz w:val="20"/>
                <w:vertAlign w:val="superscript"/>
              </w:rPr>
              <w:t>o</w:t>
            </w:r>
            <w:r w:rsidRPr="00B176E3">
              <w:rPr>
                <w:sz w:val="20"/>
              </w:rPr>
              <w:t>C</w:t>
            </w:r>
            <w:proofErr w:type="spellEnd"/>
            <w:r w:rsidRPr="00B176E3">
              <w:rPr>
                <w:sz w:val="20"/>
              </w:rPr>
              <w:t xml:space="preserve"> tot +55</w:t>
            </w:r>
            <w:r w:rsidRPr="00B176E3">
              <w:rPr>
                <w:sz w:val="20"/>
                <w:vertAlign w:val="superscript"/>
              </w:rPr>
              <w:t xml:space="preserve"> </w:t>
            </w:r>
            <w:proofErr w:type="spellStart"/>
            <w:r w:rsidRPr="00B176E3">
              <w:rPr>
                <w:sz w:val="20"/>
                <w:vertAlign w:val="superscript"/>
              </w:rPr>
              <w:t>o</w:t>
            </w:r>
            <w:r w:rsidRPr="00B176E3">
              <w:rPr>
                <w:sz w:val="20"/>
              </w:rPr>
              <w:t>C</w:t>
            </w:r>
            <w:proofErr w:type="spellEnd"/>
            <w:r w:rsidRPr="00B176E3">
              <w:rPr>
                <w:sz w:val="20"/>
              </w:rPr>
              <w:t>.</w:t>
            </w:r>
          </w:p>
          <w:p w14:paraId="739D6786" w14:textId="77777777" w:rsidR="00DE2035" w:rsidRPr="00B176E3"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B176E3">
              <w:rPr>
                <w:sz w:val="20"/>
              </w:rPr>
              <w:t>Relatieve vochtigheid van 5% tot 95%.</w:t>
            </w:r>
          </w:p>
          <w:p w14:paraId="78996AAD" w14:textId="77777777" w:rsidR="00DE2035" w:rsidRPr="00B176E3"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B176E3">
              <w:rPr>
                <w:sz w:val="20"/>
              </w:rPr>
              <w:t>Aanwezigheid van H</w:t>
            </w:r>
            <w:r w:rsidRPr="00B176E3">
              <w:rPr>
                <w:sz w:val="20"/>
                <w:vertAlign w:val="subscript"/>
              </w:rPr>
              <w:t>2</w:t>
            </w:r>
            <w:r w:rsidRPr="00B176E3">
              <w:rPr>
                <w:sz w:val="20"/>
              </w:rPr>
              <w:t>S.</w:t>
            </w:r>
          </w:p>
          <w:p w14:paraId="458AC056" w14:textId="35500A3C" w:rsidR="00DE2035" w:rsidRPr="00B176E3"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B176E3">
              <w:rPr>
                <w:sz w:val="20"/>
              </w:rPr>
              <w:t>Aanwezigheid van Methaan.</w:t>
            </w:r>
          </w:p>
        </w:tc>
      </w:tr>
      <w:tr w:rsidR="00DE2035" w:rsidRPr="00BB25FC" w14:paraId="7C56EC80" w14:textId="77777777" w:rsidTr="00E1330F">
        <w:tc>
          <w:tcPr>
            <w:tcW w:w="1134" w:type="dxa"/>
          </w:tcPr>
          <w:p w14:paraId="0FD1F8AC" w14:textId="6A36A696" w:rsidR="00DE2035" w:rsidRPr="00B176E3" w:rsidRDefault="00DE2035" w:rsidP="00DE2035">
            <w:pPr>
              <w:rPr>
                <w:bCs/>
                <w:sz w:val="20"/>
              </w:rPr>
            </w:pPr>
            <w:r w:rsidRPr="00D6748D">
              <w:rPr>
                <w:bCs/>
                <w:sz w:val="20"/>
              </w:rPr>
              <w:lastRenderedPageBreak/>
              <w:t>4.</w:t>
            </w:r>
            <w:r w:rsidR="006B4231">
              <w:rPr>
                <w:bCs/>
                <w:sz w:val="20"/>
              </w:rPr>
              <w:t>2</w:t>
            </w:r>
            <w:r w:rsidRPr="00D6748D">
              <w:rPr>
                <w:bCs/>
                <w:sz w:val="20"/>
              </w:rPr>
              <w:t>.</w:t>
            </w:r>
            <w:r>
              <w:rPr>
                <w:bCs/>
                <w:sz w:val="20"/>
              </w:rPr>
              <w:t>4</w:t>
            </w:r>
          </w:p>
        </w:tc>
        <w:tc>
          <w:tcPr>
            <w:tcW w:w="7938" w:type="dxa"/>
          </w:tcPr>
          <w:p w14:paraId="29D570D9" w14:textId="4E4409FB" w:rsidR="00DE2035" w:rsidRPr="00BB25FC" w:rsidRDefault="00DE2035" w:rsidP="00DE2035">
            <w:pPr>
              <w:rPr>
                <w:sz w:val="20"/>
              </w:rPr>
            </w:pPr>
            <w:r w:rsidRPr="00BB25FC">
              <w:rPr>
                <w:sz w:val="20"/>
              </w:rPr>
              <w:t xml:space="preserve">De minimale levensduur van een </w:t>
            </w:r>
            <w:r>
              <w:rPr>
                <w:sz w:val="20"/>
              </w:rPr>
              <w:t>debietmeter</w:t>
            </w:r>
            <w:r w:rsidRPr="00BB25FC">
              <w:rPr>
                <w:sz w:val="20"/>
              </w:rPr>
              <w:t xml:space="preserve"> is 1</w:t>
            </w:r>
            <w:r w:rsidR="004835EA">
              <w:rPr>
                <w:sz w:val="20"/>
              </w:rPr>
              <w:t>5</w:t>
            </w:r>
            <w:r w:rsidRPr="00BB25FC">
              <w:rPr>
                <w:sz w:val="20"/>
              </w:rPr>
              <w:t xml:space="preserve"> jaar.</w:t>
            </w:r>
          </w:p>
        </w:tc>
      </w:tr>
      <w:tr w:rsidR="00DE2035" w:rsidRPr="00467189" w14:paraId="3A55BFB8" w14:textId="77777777" w:rsidTr="00E1330F">
        <w:tc>
          <w:tcPr>
            <w:tcW w:w="1134" w:type="dxa"/>
          </w:tcPr>
          <w:p w14:paraId="2DBBE921" w14:textId="51B872A6" w:rsidR="00DE2035" w:rsidRPr="00B176E3" w:rsidRDefault="00DE2035" w:rsidP="00DE2035">
            <w:pPr>
              <w:rPr>
                <w:bCs/>
                <w:sz w:val="20"/>
              </w:rPr>
            </w:pPr>
            <w:r w:rsidRPr="00D6748D">
              <w:rPr>
                <w:bCs/>
                <w:sz w:val="20"/>
              </w:rPr>
              <w:t>4.</w:t>
            </w:r>
            <w:r w:rsidR="006B4231">
              <w:rPr>
                <w:bCs/>
                <w:sz w:val="20"/>
              </w:rPr>
              <w:t>2</w:t>
            </w:r>
            <w:r w:rsidRPr="00D6748D">
              <w:rPr>
                <w:bCs/>
                <w:sz w:val="20"/>
              </w:rPr>
              <w:t>.</w:t>
            </w:r>
            <w:r>
              <w:rPr>
                <w:bCs/>
                <w:sz w:val="20"/>
              </w:rPr>
              <w:t>5</w:t>
            </w:r>
          </w:p>
        </w:tc>
        <w:tc>
          <w:tcPr>
            <w:tcW w:w="7938" w:type="dxa"/>
          </w:tcPr>
          <w:p w14:paraId="1CEB6FEE" w14:textId="34FA0717" w:rsidR="00DE2035" w:rsidRDefault="00DE2035" w:rsidP="00DE2035">
            <w:pPr>
              <w:tabs>
                <w:tab w:val="clear" w:pos="-1440"/>
                <w:tab w:val="clear" w:pos="-720"/>
                <w:tab w:val="clear" w:pos="0"/>
                <w:tab w:val="clear" w:pos="380"/>
              </w:tabs>
              <w:suppressAutoHyphens/>
              <w:spacing w:line="252" w:lineRule="atLeast"/>
              <w:rPr>
                <w:sz w:val="20"/>
              </w:rPr>
            </w:pPr>
            <w:r w:rsidRPr="00B176E3">
              <w:rPr>
                <w:sz w:val="20"/>
              </w:rPr>
              <w:t xml:space="preserve">De minimale beschikbaarheid van </w:t>
            </w:r>
            <w:r>
              <w:rPr>
                <w:sz w:val="20"/>
              </w:rPr>
              <w:t>een</w:t>
            </w:r>
            <w:r w:rsidR="00AC4394">
              <w:rPr>
                <w:sz w:val="20"/>
              </w:rPr>
              <w:t xml:space="preserve"> nieuwe</w:t>
            </w:r>
            <w:r w:rsidRPr="00B176E3">
              <w:rPr>
                <w:sz w:val="20"/>
              </w:rPr>
              <w:t xml:space="preserve"> </w:t>
            </w:r>
            <w:r>
              <w:rPr>
                <w:sz w:val="20"/>
              </w:rPr>
              <w:t>debietmet</w:t>
            </w:r>
            <w:r w:rsidRPr="004119BF">
              <w:rPr>
                <w:sz w:val="20"/>
              </w:rPr>
              <w:t xml:space="preserve">er </w:t>
            </w:r>
            <w:r>
              <w:rPr>
                <w:sz w:val="20"/>
              </w:rPr>
              <w:t>is 9</w:t>
            </w:r>
            <w:r w:rsidR="00E94C5F">
              <w:rPr>
                <w:sz w:val="20"/>
              </w:rPr>
              <w:t>9</w:t>
            </w:r>
            <w:r>
              <w:rPr>
                <w:sz w:val="20"/>
              </w:rPr>
              <w:t>%. De debietmeter</w:t>
            </w:r>
            <w:r w:rsidRPr="00DE471B">
              <w:rPr>
                <w:sz w:val="20"/>
              </w:rPr>
              <w:t xml:space="preserve"> </w:t>
            </w:r>
            <w:r>
              <w:rPr>
                <w:sz w:val="20"/>
              </w:rPr>
              <w:t>is niet beschikbaar als de status ‘</w:t>
            </w:r>
            <w:r w:rsidRPr="00DE471B">
              <w:rPr>
                <w:sz w:val="20"/>
              </w:rPr>
              <w:t xml:space="preserve">functioneert </w:t>
            </w:r>
            <w:r>
              <w:rPr>
                <w:sz w:val="20"/>
              </w:rPr>
              <w:t xml:space="preserve">niet </w:t>
            </w:r>
            <w:r w:rsidRPr="00DE471B">
              <w:rPr>
                <w:sz w:val="20"/>
              </w:rPr>
              <w:t xml:space="preserve">goed, </w:t>
            </w:r>
            <w:r>
              <w:rPr>
                <w:sz w:val="20"/>
              </w:rPr>
              <w:t xml:space="preserve">direct </w:t>
            </w:r>
            <w:r w:rsidRPr="00DE471B">
              <w:rPr>
                <w:sz w:val="20"/>
              </w:rPr>
              <w:t>aandacht nodig</w:t>
            </w:r>
            <w:r>
              <w:rPr>
                <w:sz w:val="20"/>
              </w:rPr>
              <w:t>’ actief is. Deze status wordt niet beïnvloed door de benodigde tijd voor</w:t>
            </w:r>
            <w:r w:rsidR="00456FE4">
              <w:rPr>
                <w:sz w:val="20"/>
              </w:rPr>
              <w:t xml:space="preserve"> justeren,</w:t>
            </w:r>
            <w:r>
              <w:rPr>
                <w:sz w:val="20"/>
              </w:rPr>
              <w:t xml:space="preserve"> kalibreren</w:t>
            </w:r>
            <w:r w:rsidR="00B81AE9">
              <w:rPr>
                <w:sz w:val="20"/>
              </w:rPr>
              <w:t xml:space="preserve"> en verzorgend onderhoud</w:t>
            </w:r>
            <w:r>
              <w:rPr>
                <w:sz w:val="20"/>
              </w:rPr>
              <w:t>.</w:t>
            </w:r>
          </w:p>
          <w:p w14:paraId="0F31C83E" w14:textId="77777777" w:rsidR="00DE2035" w:rsidRDefault="00DE2035" w:rsidP="00DE2035">
            <w:pPr>
              <w:tabs>
                <w:tab w:val="clear" w:pos="-1440"/>
                <w:tab w:val="clear" w:pos="-720"/>
                <w:tab w:val="clear" w:pos="0"/>
                <w:tab w:val="clear" w:pos="380"/>
              </w:tabs>
              <w:suppressAutoHyphens/>
              <w:spacing w:line="252" w:lineRule="atLeast"/>
              <w:rPr>
                <w:sz w:val="20"/>
              </w:rPr>
            </w:pPr>
          </w:p>
          <w:p w14:paraId="03DBB0A5" w14:textId="77777777" w:rsidR="00DE2035" w:rsidRPr="00AC0659" w:rsidRDefault="00DE2035" w:rsidP="00DE2035">
            <w:pPr>
              <w:tabs>
                <w:tab w:val="clear" w:pos="-1440"/>
                <w:tab w:val="clear" w:pos="-720"/>
                <w:tab w:val="clear" w:pos="0"/>
                <w:tab w:val="clear" w:pos="380"/>
              </w:tabs>
              <w:suppressAutoHyphens/>
              <w:spacing w:line="252" w:lineRule="atLeast"/>
              <w:rPr>
                <w:sz w:val="20"/>
              </w:rPr>
            </w:pPr>
            <w:r w:rsidRPr="00AC0659">
              <w:rPr>
                <w:sz w:val="20"/>
              </w:rPr>
              <w:t xml:space="preserve">Beschikbaarheid is gedefinieerd als </w:t>
            </w:r>
            <w:r>
              <w:rPr>
                <w:sz w:val="20"/>
              </w:rPr>
              <w:t>(</w:t>
            </w:r>
            <w:r w:rsidRPr="00AC0659">
              <w:rPr>
                <w:sz w:val="20"/>
              </w:rPr>
              <w:t>M</w:t>
            </w:r>
            <w:r>
              <w:rPr>
                <w:sz w:val="20"/>
              </w:rPr>
              <w:t>TTF / (MTTF + MTTD + MTTR)) x 100%.</w:t>
            </w:r>
          </w:p>
          <w:p w14:paraId="1E144D4F" w14:textId="77777777" w:rsidR="00DE2035" w:rsidRPr="005C2B33" w:rsidRDefault="00DE2035" w:rsidP="00DE2035">
            <w:pPr>
              <w:numPr>
                <w:ilvl w:val="0"/>
                <w:numId w:val="2"/>
              </w:numPr>
              <w:tabs>
                <w:tab w:val="clear" w:pos="-1440"/>
                <w:tab w:val="clear" w:pos="-720"/>
                <w:tab w:val="clear" w:pos="0"/>
                <w:tab w:val="clear" w:pos="380"/>
              </w:tabs>
              <w:suppressAutoHyphens/>
              <w:spacing w:line="252" w:lineRule="atLeast"/>
              <w:rPr>
                <w:sz w:val="20"/>
                <w:lang w:val="en-US"/>
              </w:rPr>
            </w:pPr>
            <w:r w:rsidRPr="005C2B33">
              <w:rPr>
                <w:sz w:val="20"/>
                <w:lang w:val="en-US"/>
              </w:rPr>
              <w:t>MTTF (mean time to fa</w:t>
            </w:r>
            <w:r>
              <w:rPr>
                <w:sz w:val="20"/>
                <w:lang w:val="en-US"/>
              </w:rPr>
              <w:t>ilure).</w:t>
            </w:r>
          </w:p>
          <w:p w14:paraId="0BE69F5A" w14:textId="77777777" w:rsidR="00DE2035" w:rsidRPr="005C2B33" w:rsidRDefault="00DE2035" w:rsidP="00DE2035">
            <w:pPr>
              <w:numPr>
                <w:ilvl w:val="0"/>
                <w:numId w:val="2"/>
              </w:numPr>
              <w:tabs>
                <w:tab w:val="clear" w:pos="-1440"/>
                <w:tab w:val="clear" w:pos="-720"/>
                <w:tab w:val="clear" w:pos="0"/>
                <w:tab w:val="clear" w:pos="380"/>
              </w:tabs>
              <w:suppressAutoHyphens/>
              <w:spacing w:line="252" w:lineRule="atLeast"/>
              <w:rPr>
                <w:sz w:val="20"/>
                <w:lang w:val="en-US"/>
              </w:rPr>
            </w:pPr>
            <w:r w:rsidRPr="005C2B33">
              <w:rPr>
                <w:sz w:val="20"/>
                <w:lang w:val="en-US"/>
              </w:rPr>
              <w:t>MTTD (mean time to d</w:t>
            </w:r>
            <w:r>
              <w:rPr>
                <w:sz w:val="20"/>
                <w:lang w:val="en-US"/>
              </w:rPr>
              <w:t>iagnose).</w:t>
            </w:r>
          </w:p>
          <w:p w14:paraId="297BF665" w14:textId="77777777" w:rsidR="00DE2035" w:rsidRPr="00140A56" w:rsidRDefault="00DE2035" w:rsidP="00DE2035">
            <w:pPr>
              <w:numPr>
                <w:ilvl w:val="0"/>
                <w:numId w:val="2"/>
              </w:numPr>
              <w:tabs>
                <w:tab w:val="clear" w:pos="-1440"/>
                <w:tab w:val="clear" w:pos="-720"/>
                <w:tab w:val="clear" w:pos="0"/>
                <w:tab w:val="clear" w:pos="380"/>
              </w:tabs>
              <w:suppressAutoHyphens/>
              <w:spacing w:line="252" w:lineRule="atLeast"/>
              <w:rPr>
                <w:sz w:val="20"/>
                <w:lang w:val="en-US"/>
              </w:rPr>
            </w:pPr>
            <w:r w:rsidRPr="005C2B33">
              <w:rPr>
                <w:sz w:val="20"/>
                <w:lang w:val="en-US"/>
              </w:rPr>
              <w:t>MTTR (mean time to r</w:t>
            </w:r>
            <w:r>
              <w:rPr>
                <w:sz w:val="20"/>
                <w:lang w:val="en-US"/>
              </w:rPr>
              <w:t>epair).</w:t>
            </w:r>
          </w:p>
          <w:p w14:paraId="13A84B19" w14:textId="77777777" w:rsidR="00DE2035" w:rsidRPr="00140A56" w:rsidRDefault="00DE2035" w:rsidP="00DE2035">
            <w:pPr>
              <w:rPr>
                <w:sz w:val="20"/>
                <w:lang w:val="en-US"/>
              </w:rPr>
            </w:pPr>
          </w:p>
        </w:tc>
      </w:tr>
      <w:tr w:rsidR="00DE2035" w:rsidRPr="00B176E3" w14:paraId="00D9CE30" w14:textId="77777777" w:rsidTr="00E1330F">
        <w:tc>
          <w:tcPr>
            <w:tcW w:w="1134" w:type="dxa"/>
          </w:tcPr>
          <w:p w14:paraId="06A8D42F" w14:textId="75E58B08" w:rsidR="00DE2035" w:rsidRPr="00B176E3" w:rsidRDefault="00DE2035" w:rsidP="00DE2035">
            <w:pPr>
              <w:rPr>
                <w:bCs/>
                <w:sz w:val="20"/>
              </w:rPr>
            </w:pPr>
            <w:r w:rsidRPr="00D6748D">
              <w:rPr>
                <w:bCs/>
                <w:sz w:val="20"/>
              </w:rPr>
              <w:t>4.</w:t>
            </w:r>
            <w:r w:rsidR="006B4231">
              <w:rPr>
                <w:bCs/>
                <w:sz w:val="20"/>
              </w:rPr>
              <w:t>2</w:t>
            </w:r>
            <w:r w:rsidRPr="00D6748D">
              <w:rPr>
                <w:bCs/>
                <w:sz w:val="20"/>
              </w:rPr>
              <w:t>.</w:t>
            </w:r>
            <w:r>
              <w:rPr>
                <w:bCs/>
                <w:sz w:val="20"/>
              </w:rPr>
              <w:t>6</w:t>
            </w:r>
          </w:p>
        </w:tc>
        <w:tc>
          <w:tcPr>
            <w:tcW w:w="7938" w:type="dxa"/>
          </w:tcPr>
          <w:p w14:paraId="15E0B67D" w14:textId="77777777" w:rsidR="00DE2035" w:rsidRDefault="00DE2035" w:rsidP="00DE2035">
            <w:pPr>
              <w:rPr>
                <w:sz w:val="20"/>
              </w:rPr>
            </w:pPr>
            <w:r>
              <w:rPr>
                <w:sz w:val="20"/>
              </w:rPr>
              <w:t>Een debietmeter vraagt geen toezicht, is onderhoudsarm en onderhouds- en gebruikersvriendelijk.</w:t>
            </w:r>
          </w:p>
          <w:p w14:paraId="68C5A1B7" w14:textId="77777777" w:rsidR="00DE2035" w:rsidRPr="00B176E3" w:rsidRDefault="00DE2035" w:rsidP="00DE2035">
            <w:pPr>
              <w:rPr>
                <w:sz w:val="20"/>
              </w:rPr>
            </w:pPr>
          </w:p>
        </w:tc>
      </w:tr>
    </w:tbl>
    <w:p w14:paraId="10232EA1" w14:textId="77777777" w:rsidR="00577345" w:rsidRDefault="00577345" w:rsidP="00577345"/>
    <w:p w14:paraId="30C080AD" w14:textId="77777777" w:rsidR="00577345" w:rsidRDefault="00577345" w:rsidP="00577345">
      <w:pPr>
        <w:pStyle w:val="Kop2"/>
      </w:pPr>
      <w:bookmarkStart w:id="23" w:name="_Toc102639207"/>
      <w:r>
        <w:t>Eisen aan apparatuur</w:t>
      </w:r>
      <w:bookmarkEnd w:id="23"/>
      <w:r>
        <w:t xml:space="preserve"> </w:t>
      </w:r>
    </w:p>
    <w:p w14:paraId="64152A70" w14:textId="77777777" w:rsidR="00577345" w:rsidRDefault="00577345" w:rsidP="00577345"/>
    <w:tbl>
      <w:tblPr>
        <w:tblStyle w:val="Tabelraster"/>
        <w:tblW w:w="9072" w:type="dxa"/>
        <w:tblInd w:w="108" w:type="dxa"/>
        <w:tblLayout w:type="fixed"/>
        <w:tblLook w:val="04A0" w:firstRow="1" w:lastRow="0" w:firstColumn="1" w:lastColumn="0" w:noHBand="0" w:noVBand="1"/>
      </w:tblPr>
      <w:tblGrid>
        <w:gridCol w:w="1134"/>
        <w:gridCol w:w="7938"/>
      </w:tblGrid>
      <w:tr w:rsidR="00577345" w:rsidRPr="00BB25FC" w14:paraId="117F0099" w14:textId="77777777" w:rsidTr="00E1330F">
        <w:tc>
          <w:tcPr>
            <w:tcW w:w="1134" w:type="dxa"/>
            <w:shd w:val="clear" w:color="auto" w:fill="BFBFBF" w:themeFill="background1" w:themeFillShade="BF"/>
          </w:tcPr>
          <w:p w14:paraId="1B09F05E" w14:textId="77777777" w:rsidR="00577345" w:rsidRPr="00BB25FC" w:rsidRDefault="00577345" w:rsidP="00E1330F">
            <w:pPr>
              <w:rPr>
                <w:b/>
                <w:sz w:val="20"/>
              </w:rPr>
            </w:pPr>
            <w:r w:rsidRPr="00BB25FC">
              <w:rPr>
                <w:b/>
                <w:sz w:val="20"/>
              </w:rPr>
              <w:t>Nr.</w:t>
            </w:r>
          </w:p>
        </w:tc>
        <w:tc>
          <w:tcPr>
            <w:tcW w:w="7938" w:type="dxa"/>
            <w:shd w:val="clear" w:color="auto" w:fill="BFBFBF" w:themeFill="background1" w:themeFillShade="BF"/>
          </w:tcPr>
          <w:p w14:paraId="67570C47" w14:textId="77777777" w:rsidR="00577345" w:rsidRPr="00BB25FC" w:rsidRDefault="00577345" w:rsidP="00E1330F">
            <w:pPr>
              <w:rPr>
                <w:b/>
                <w:sz w:val="20"/>
              </w:rPr>
            </w:pPr>
            <w:r w:rsidRPr="00BB25FC">
              <w:rPr>
                <w:b/>
                <w:sz w:val="20"/>
              </w:rPr>
              <w:t>Eis</w:t>
            </w:r>
          </w:p>
        </w:tc>
      </w:tr>
      <w:tr w:rsidR="00577345" w:rsidRPr="00BB25FC" w14:paraId="1E69A1D6" w14:textId="77777777" w:rsidTr="00E1330F">
        <w:tc>
          <w:tcPr>
            <w:tcW w:w="1134" w:type="dxa"/>
          </w:tcPr>
          <w:p w14:paraId="5046AA46" w14:textId="7A8BF6DC" w:rsidR="00577345" w:rsidRPr="00B176E3" w:rsidRDefault="00DE2035" w:rsidP="00E1330F">
            <w:pPr>
              <w:rPr>
                <w:bCs/>
                <w:sz w:val="20"/>
              </w:rPr>
            </w:pPr>
            <w:r>
              <w:rPr>
                <w:bCs/>
                <w:sz w:val="20"/>
              </w:rPr>
              <w:t>4.</w:t>
            </w:r>
            <w:r w:rsidR="006B4231">
              <w:rPr>
                <w:bCs/>
                <w:sz w:val="20"/>
              </w:rPr>
              <w:t>3</w:t>
            </w:r>
            <w:r>
              <w:rPr>
                <w:bCs/>
                <w:sz w:val="20"/>
              </w:rPr>
              <w:t>.1</w:t>
            </w:r>
          </w:p>
        </w:tc>
        <w:tc>
          <w:tcPr>
            <w:tcW w:w="7938" w:type="dxa"/>
          </w:tcPr>
          <w:p w14:paraId="41FF1E37" w14:textId="25DB5DBB" w:rsidR="00577345" w:rsidRPr="00BB25FC" w:rsidRDefault="00577345" w:rsidP="00E1330F">
            <w:pPr>
              <w:rPr>
                <w:sz w:val="20"/>
              </w:rPr>
            </w:pPr>
            <w:r w:rsidRPr="00BB25FC">
              <w:rPr>
                <w:sz w:val="20"/>
              </w:rPr>
              <w:t xml:space="preserve">Een </w:t>
            </w:r>
            <w:r>
              <w:rPr>
                <w:sz w:val="20"/>
              </w:rPr>
              <w:t>debietmeter</w:t>
            </w:r>
            <w:r w:rsidRPr="00BB25FC">
              <w:rPr>
                <w:sz w:val="20"/>
              </w:rPr>
              <w:t xml:space="preserve"> omvat alle benodigde apparatuur en </w:t>
            </w:r>
            <w:r>
              <w:rPr>
                <w:sz w:val="20"/>
              </w:rPr>
              <w:t>toebehoren</w:t>
            </w:r>
            <w:r w:rsidRPr="00BB25FC">
              <w:rPr>
                <w:sz w:val="20"/>
              </w:rPr>
              <w:t xml:space="preserve"> om een volledig automatisch werkende </w:t>
            </w:r>
            <w:r>
              <w:rPr>
                <w:sz w:val="20"/>
              </w:rPr>
              <w:t>debietmeter</w:t>
            </w:r>
            <w:r w:rsidRPr="00BB25FC">
              <w:rPr>
                <w:sz w:val="20"/>
              </w:rPr>
              <w:t xml:space="preserve"> op een specifiek</w:t>
            </w:r>
            <w:r>
              <w:rPr>
                <w:sz w:val="20"/>
              </w:rPr>
              <w:t xml:space="preserve">e </w:t>
            </w:r>
            <w:r w:rsidR="0096530A">
              <w:rPr>
                <w:sz w:val="20"/>
              </w:rPr>
              <w:t>AWZI of AWTG</w:t>
            </w:r>
            <w:r>
              <w:rPr>
                <w:sz w:val="20"/>
              </w:rPr>
              <w:t xml:space="preserve"> en </w:t>
            </w:r>
            <w:r w:rsidR="0096530A">
              <w:rPr>
                <w:sz w:val="20"/>
              </w:rPr>
              <w:t xml:space="preserve">specifieke </w:t>
            </w:r>
            <w:r>
              <w:rPr>
                <w:sz w:val="20"/>
              </w:rPr>
              <w:t>plaats</w:t>
            </w:r>
            <w:r w:rsidRPr="00BB25FC">
              <w:rPr>
                <w:sz w:val="20"/>
              </w:rPr>
              <w:t xml:space="preserve"> te realiseren die de vereiste procesdata oplevert</w:t>
            </w:r>
            <w:r>
              <w:rPr>
                <w:sz w:val="20"/>
              </w:rPr>
              <w:t xml:space="preserve"> (geschikt voor het doel)</w:t>
            </w:r>
            <w:r w:rsidRPr="00BB25FC">
              <w:rPr>
                <w:sz w:val="20"/>
              </w:rPr>
              <w:t>.</w:t>
            </w:r>
          </w:p>
          <w:p w14:paraId="7336F533" w14:textId="77777777" w:rsidR="00577345" w:rsidRPr="00BB25FC" w:rsidRDefault="00577345" w:rsidP="00E1330F">
            <w:pPr>
              <w:rPr>
                <w:sz w:val="20"/>
              </w:rPr>
            </w:pPr>
          </w:p>
        </w:tc>
      </w:tr>
      <w:tr w:rsidR="00DE2035" w:rsidRPr="00BB25FC" w14:paraId="7F251AE5" w14:textId="77777777" w:rsidTr="00E1330F">
        <w:tc>
          <w:tcPr>
            <w:tcW w:w="1134" w:type="dxa"/>
          </w:tcPr>
          <w:p w14:paraId="55724F68" w14:textId="657B4B55" w:rsidR="00DE2035" w:rsidRPr="00B176E3" w:rsidRDefault="00DE2035" w:rsidP="00DE2035">
            <w:pPr>
              <w:rPr>
                <w:bCs/>
                <w:sz w:val="20"/>
              </w:rPr>
            </w:pPr>
            <w:r w:rsidRPr="00E93BC4">
              <w:rPr>
                <w:bCs/>
                <w:sz w:val="20"/>
              </w:rPr>
              <w:t>4.</w:t>
            </w:r>
            <w:r w:rsidR="006B4231">
              <w:rPr>
                <w:bCs/>
                <w:sz w:val="20"/>
              </w:rPr>
              <w:t>3</w:t>
            </w:r>
            <w:r w:rsidRPr="00E93BC4">
              <w:rPr>
                <w:bCs/>
                <w:sz w:val="20"/>
              </w:rPr>
              <w:t>.</w:t>
            </w:r>
            <w:r>
              <w:rPr>
                <w:bCs/>
                <w:sz w:val="20"/>
              </w:rPr>
              <w:t>2</w:t>
            </w:r>
          </w:p>
        </w:tc>
        <w:tc>
          <w:tcPr>
            <w:tcW w:w="7938" w:type="dxa"/>
          </w:tcPr>
          <w:p w14:paraId="1D5D1942" w14:textId="77777777" w:rsidR="00DE2035" w:rsidRPr="00BB25FC" w:rsidRDefault="00DE2035" w:rsidP="00DE2035">
            <w:pPr>
              <w:rPr>
                <w:sz w:val="20"/>
              </w:rPr>
            </w:pPr>
            <w:r>
              <w:rPr>
                <w:sz w:val="20"/>
              </w:rPr>
              <w:t>Een debietmeter bestaat minimaal uit de volgende apparatuur</w:t>
            </w:r>
            <w:r w:rsidRPr="00BB25FC">
              <w:rPr>
                <w:sz w:val="20"/>
              </w:rPr>
              <w:t>:</w:t>
            </w:r>
          </w:p>
          <w:p w14:paraId="179EAF9A" w14:textId="3C2ABA2D"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Sensor</w:t>
            </w:r>
            <w:r w:rsidR="0096530A">
              <w:rPr>
                <w:sz w:val="20"/>
              </w:rPr>
              <w:t xml:space="preserve"> (meetbuis)</w:t>
            </w:r>
            <w:r>
              <w:rPr>
                <w:sz w:val="20"/>
              </w:rPr>
              <w:t>.</w:t>
            </w:r>
          </w:p>
          <w:p w14:paraId="3DC36A62"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BB25FC">
              <w:rPr>
                <w:sz w:val="20"/>
              </w:rPr>
              <w:t>Mee</w:t>
            </w:r>
            <w:r>
              <w:rPr>
                <w:sz w:val="20"/>
              </w:rPr>
              <w:t>tversterker</w:t>
            </w:r>
            <w:r w:rsidRPr="00BB25FC">
              <w:rPr>
                <w:sz w:val="20"/>
              </w:rPr>
              <w:t>.</w:t>
            </w:r>
          </w:p>
          <w:p w14:paraId="3AA33328" w14:textId="15869E75" w:rsidR="00F958B7" w:rsidRDefault="00DE2035" w:rsidP="00F958B7">
            <w:pPr>
              <w:numPr>
                <w:ilvl w:val="0"/>
                <w:numId w:val="2"/>
              </w:numPr>
              <w:tabs>
                <w:tab w:val="clear" w:pos="-1440"/>
                <w:tab w:val="clear" w:pos="-720"/>
                <w:tab w:val="clear" w:pos="0"/>
                <w:tab w:val="clear" w:pos="380"/>
              </w:tabs>
              <w:suppressAutoHyphens/>
              <w:spacing w:line="252" w:lineRule="atLeast"/>
              <w:rPr>
                <w:sz w:val="20"/>
              </w:rPr>
            </w:pPr>
            <w:r>
              <w:rPr>
                <w:sz w:val="20"/>
              </w:rPr>
              <w:t>Toebehoren.</w:t>
            </w:r>
          </w:p>
          <w:p w14:paraId="73480EA1" w14:textId="5778DC24" w:rsidR="00F958B7" w:rsidRPr="00BB25FC" w:rsidRDefault="00F958B7" w:rsidP="00942B25">
            <w:pPr>
              <w:tabs>
                <w:tab w:val="clear" w:pos="-1440"/>
                <w:tab w:val="clear" w:pos="-720"/>
                <w:tab w:val="clear" w:pos="0"/>
                <w:tab w:val="clear" w:pos="380"/>
              </w:tabs>
              <w:suppressAutoHyphens/>
              <w:spacing w:line="252" w:lineRule="atLeast"/>
              <w:rPr>
                <w:sz w:val="20"/>
              </w:rPr>
            </w:pPr>
            <w:r>
              <w:rPr>
                <w:sz w:val="20"/>
              </w:rPr>
              <w:t>Deze kunnen ook los geleverd worden tijdens de looptijd van de overeenkomst.</w:t>
            </w:r>
          </w:p>
          <w:p w14:paraId="61226261" w14:textId="77777777" w:rsidR="00DE2035" w:rsidRPr="00BB25FC" w:rsidRDefault="00DE2035" w:rsidP="00DE2035">
            <w:pPr>
              <w:rPr>
                <w:sz w:val="20"/>
              </w:rPr>
            </w:pPr>
          </w:p>
        </w:tc>
      </w:tr>
      <w:tr w:rsidR="00DE2035" w:rsidRPr="00BB25FC" w14:paraId="1C05ACA8" w14:textId="77777777" w:rsidTr="00E1330F">
        <w:tc>
          <w:tcPr>
            <w:tcW w:w="1134" w:type="dxa"/>
          </w:tcPr>
          <w:p w14:paraId="4D85C677" w14:textId="6DC72D42" w:rsidR="00DE2035" w:rsidRPr="00B176E3" w:rsidRDefault="00DE2035" w:rsidP="00DE2035">
            <w:pPr>
              <w:rPr>
                <w:bCs/>
                <w:sz w:val="20"/>
              </w:rPr>
            </w:pPr>
            <w:r w:rsidRPr="00E93BC4">
              <w:rPr>
                <w:bCs/>
                <w:sz w:val="20"/>
              </w:rPr>
              <w:t>4.</w:t>
            </w:r>
            <w:r w:rsidR="006B4231">
              <w:rPr>
                <w:bCs/>
                <w:sz w:val="20"/>
              </w:rPr>
              <w:t>3</w:t>
            </w:r>
            <w:r w:rsidRPr="00E93BC4">
              <w:rPr>
                <w:bCs/>
                <w:sz w:val="20"/>
              </w:rPr>
              <w:t>.</w:t>
            </w:r>
            <w:r>
              <w:rPr>
                <w:bCs/>
                <w:sz w:val="20"/>
              </w:rPr>
              <w:t>3</w:t>
            </w:r>
          </w:p>
        </w:tc>
        <w:tc>
          <w:tcPr>
            <w:tcW w:w="7938" w:type="dxa"/>
          </w:tcPr>
          <w:p w14:paraId="201BA610" w14:textId="2D5ECA67" w:rsidR="00DE2035" w:rsidRPr="00BB25FC" w:rsidRDefault="00DE2035" w:rsidP="00DE2035">
            <w:pPr>
              <w:tabs>
                <w:tab w:val="clear" w:pos="-1440"/>
                <w:tab w:val="clear" w:pos="-720"/>
                <w:tab w:val="clear" w:pos="0"/>
                <w:tab w:val="clear" w:pos="380"/>
              </w:tabs>
              <w:suppressAutoHyphens/>
              <w:spacing w:line="252" w:lineRule="atLeast"/>
              <w:rPr>
                <w:sz w:val="20"/>
              </w:rPr>
            </w:pPr>
            <w:r w:rsidRPr="00BB25FC">
              <w:rPr>
                <w:sz w:val="20"/>
              </w:rPr>
              <w:t xml:space="preserve">Onder </w:t>
            </w:r>
            <w:r>
              <w:rPr>
                <w:sz w:val="20"/>
              </w:rPr>
              <w:t xml:space="preserve">benodigde </w:t>
            </w:r>
            <w:r w:rsidRPr="00BB25FC">
              <w:rPr>
                <w:sz w:val="20"/>
              </w:rPr>
              <w:t xml:space="preserve">toebehoren wordt </w:t>
            </w:r>
            <w:r w:rsidR="004113C8">
              <w:rPr>
                <w:sz w:val="20"/>
              </w:rPr>
              <w:t>o.a.</w:t>
            </w:r>
            <w:r w:rsidRPr="00BB25FC">
              <w:rPr>
                <w:sz w:val="20"/>
              </w:rPr>
              <w:t xml:space="preserve"> verstaan:</w:t>
            </w:r>
          </w:p>
          <w:p w14:paraId="5FBE7DB1"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Omkasting.</w:t>
            </w:r>
          </w:p>
          <w:p w14:paraId="29E8CCE3" w14:textId="77777777" w:rsidR="00DE2035" w:rsidRPr="00BB25FC"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Beschermregenkappen.</w:t>
            </w:r>
          </w:p>
          <w:p w14:paraId="6308F548"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BB25FC">
              <w:rPr>
                <w:sz w:val="20"/>
              </w:rPr>
              <w:t>Bevestigingsmaterialen.</w:t>
            </w:r>
          </w:p>
          <w:p w14:paraId="69B6BCAC"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Bekabeling.</w:t>
            </w:r>
          </w:p>
          <w:p w14:paraId="2270F372"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Bedrading.</w:t>
            </w:r>
          </w:p>
          <w:p w14:paraId="62381189" w14:textId="77777777" w:rsidR="00DE2035" w:rsidRPr="00BB25FC" w:rsidRDefault="00DE2035" w:rsidP="00DE2035">
            <w:pPr>
              <w:tabs>
                <w:tab w:val="clear" w:pos="-1440"/>
                <w:tab w:val="clear" w:pos="-720"/>
                <w:tab w:val="clear" w:pos="0"/>
                <w:tab w:val="clear" w:pos="380"/>
              </w:tabs>
              <w:suppressAutoHyphens/>
              <w:spacing w:line="252" w:lineRule="atLeast"/>
              <w:rPr>
                <w:sz w:val="20"/>
              </w:rPr>
            </w:pPr>
          </w:p>
        </w:tc>
      </w:tr>
      <w:tr w:rsidR="00DE2035" w:rsidRPr="00B176E3" w14:paraId="60AFDB06" w14:textId="77777777" w:rsidTr="00E1330F">
        <w:tc>
          <w:tcPr>
            <w:tcW w:w="1134" w:type="dxa"/>
          </w:tcPr>
          <w:p w14:paraId="20BD747C" w14:textId="24967066" w:rsidR="00DE2035" w:rsidRPr="008A697D" w:rsidRDefault="00DE2035" w:rsidP="00DE2035">
            <w:pPr>
              <w:rPr>
                <w:bCs/>
                <w:sz w:val="20"/>
              </w:rPr>
            </w:pPr>
            <w:r w:rsidRPr="00E93BC4">
              <w:rPr>
                <w:bCs/>
                <w:sz w:val="20"/>
              </w:rPr>
              <w:t>4.</w:t>
            </w:r>
            <w:r w:rsidR="006B4231">
              <w:rPr>
                <w:bCs/>
                <w:sz w:val="20"/>
              </w:rPr>
              <w:t>3</w:t>
            </w:r>
            <w:r w:rsidRPr="00E93BC4">
              <w:rPr>
                <w:bCs/>
                <w:sz w:val="20"/>
              </w:rPr>
              <w:t>.</w:t>
            </w:r>
            <w:r>
              <w:rPr>
                <w:bCs/>
                <w:sz w:val="20"/>
              </w:rPr>
              <w:t>4</w:t>
            </w:r>
          </w:p>
        </w:tc>
        <w:tc>
          <w:tcPr>
            <w:tcW w:w="7938" w:type="dxa"/>
          </w:tcPr>
          <w:p w14:paraId="1F2A8F84" w14:textId="77777777" w:rsidR="00DE2035" w:rsidRDefault="00DE2035" w:rsidP="00DE2035">
            <w:pPr>
              <w:rPr>
                <w:sz w:val="20"/>
              </w:rPr>
            </w:pPr>
            <w:r w:rsidRPr="008A697D">
              <w:rPr>
                <w:sz w:val="20"/>
              </w:rPr>
              <w:t xml:space="preserve">Een </w:t>
            </w:r>
            <w:r>
              <w:rPr>
                <w:sz w:val="20"/>
              </w:rPr>
              <w:t>debietmeter</w:t>
            </w:r>
            <w:r w:rsidRPr="008A697D">
              <w:rPr>
                <w:sz w:val="20"/>
              </w:rPr>
              <w:t xml:space="preserve"> </w:t>
            </w:r>
            <w:r>
              <w:rPr>
                <w:sz w:val="20"/>
              </w:rPr>
              <w:t>levert continu een geactualiseerde procesmeetwaarde als meetoutput.</w:t>
            </w:r>
          </w:p>
          <w:p w14:paraId="3ED085F5" w14:textId="77777777" w:rsidR="00DE2035" w:rsidRPr="00B176E3" w:rsidRDefault="00DE2035" w:rsidP="00DE2035">
            <w:pPr>
              <w:rPr>
                <w:sz w:val="20"/>
              </w:rPr>
            </w:pPr>
            <w:r w:rsidRPr="00B176E3">
              <w:rPr>
                <w:sz w:val="20"/>
              </w:rPr>
              <w:t xml:space="preserve"> </w:t>
            </w:r>
          </w:p>
        </w:tc>
      </w:tr>
      <w:tr w:rsidR="00DE2035" w14:paraId="26485DAB" w14:textId="77777777" w:rsidTr="00E1330F">
        <w:tc>
          <w:tcPr>
            <w:tcW w:w="1134" w:type="dxa"/>
          </w:tcPr>
          <w:p w14:paraId="2680E17D" w14:textId="4B7D69F4" w:rsidR="00DE2035" w:rsidRPr="00681D9D" w:rsidRDefault="00DE2035" w:rsidP="00DE2035">
            <w:pPr>
              <w:rPr>
                <w:bCs/>
                <w:sz w:val="20"/>
              </w:rPr>
            </w:pPr>
            <w:r w:rsidRPr="00B67B4F">
              <w:rPr>
                <w:bCs/>
                <w:sz w:val="20"/>
              </w:rPr>
              <w:t>4.</w:t>
            </w:r>
            <w:r w:rsidR="006B4231">
              <w:rPr>
                <w:bCs/>
                <w:sz w:val="20"/>
              </w:rPr>
              <w:t>3</w:t>
            </w:r>
            <w:r w:rsidRPr="00B67B4F">
              <w:rPr>
                <w:bCs/>
                <w:sz w:val="20"/>
              </w:rPr>
              <w:t>.</w:t>
            </w:r>
            <w:r w:rsidR="00853E28">
              <w:rPr>
                <w:bCs/>
                <w:sz w:val="20"/>
              </w:rPr>
              <w:t>5</w:t>
            </w:r>
          </w:p>
        </w:tc>
        <w:tc>
          <w:tcPr>
            <w:tcW w:w="7938" w:type="dxa"/>
          </w:tcPr>
          <w:p w14:paraId="39574849" w14:textId="77777777" w:rsidR="00DE2035" w:rsidRDefault="00DE2035" w:rsidP="00DE2035">
            <w:pPr>
              <w:pStyle w:val="nummering1"/>
              <w:jc w:val="left"/>
              <w:rPr>
                <w:rFonts w:ascii="Verdana" w:hAnsi="Verdana"/>
                <w:sz w:val="20"/>
              </w:rPr>
            </w:pPr>
            <w:r>
              <w:rPr>
                <w:rFonts w:ascii="Verdana" w:hAnsi="Verdana"/>
                <w:sz w:val="20"/>
              </w:rPr>
              <w:t>Een debietmeter is uitgevoerd</w:t>
            </w:r>
            <w:r w:rsidRPr="00141E84">
              <w:rPr>
                <w:rFonts w:ascii="Verdana" w:hAnsi="Verdana"/>
                <w:sz w:val="20"/>
              </w:rPr>
              <w:t xml:space="preserve"> als geïntegreerde sensor/</w:t>
            </w:r>
            <w:r>
              <w:rPr>
                <w:rFonts w:ascii="Verdana" w:hAnsi="Verdana"/>
                <w:sz w:val="20"/>
              </w:rPr>
              <w:t>meetversterker.</w:t>
            </w:r>
          </w:p>
          <w:p w14:paraId="647CE41F" w14:textId="77777777" w:rsidR="00DE2035" w:rsidRPr="00681D9D" w:rsidRDefault="00DE2035" w:rsidP="00DE2035">
            <w:pPr>
              <w:rPr>
                <w:sz w:val="20"/>
              </w:rPr>
            </w:pPr>
          </w:p>
        </w:tc>
      </w:tr>
      <w:tr w:rsidR="00DE2035" w:rsidRPr="00F97982" w14:paraId="5B581B90" w14:textId="77777777" w:rsidTr="00E1330F">
        <w:tc>
          <w:tcPr>
            <w:tcW w:w="1134" w:type="dxa"/>
          </w:tcPr>
          <w:p w14:paraId="413E2BE2" w14:textId="1C292ED0" w:rsidR="00DE2035" w:rsidRPr="00681D9D" w:rsidRDefault="00DE2035" w:rsidP="00DE2035">
            <w:pPr>
              <w:rPr>
                <w:bCs/>
                <w:sz w:val="20"/>
              </w:rPr>
            </w:pPr>
            <w:r w:rsidRPr="00B67B4F">
              <w:rPr>
                <w:bCs/>
                <w:sz w:val="20"/>
              </w:rPr>
              <w:t>4.</w:t>
            </w:r>
            <w:r w:rsidR="006B4231">
              <w:rPr>
                <w:bCs/>
                <w:sz w:val="20"/>
              </w:rPr>
              <w:t>3</w:t>
            </w:r>
            <w:r w:rsidRPr="00B67B4F">
              <w:rPr>
                <w:bCs/>
                <w:sz w:val="20"/>
              </w:rPr>
              <w:t>.</w:t>
            </w:r>
            <w:r w:rsidR="00853E28">
              <w:rPr>
                <w:bCs/>
                <w:sz w:val="20"/>
              </w:rPr>
              <w:t>6</w:t>
            </w:r>
          </w:p>
        </w:tc>
        <w:tc>
          <w:tcPr>
            <w:tcW w:w="7938" w:type="dxa"/>
          </w:tcPr>
          <w:p w14:paraId="092650E0" w14:textId="13807C8F" w:rsidR="00DE2035" w:rsidRDefault="00F958B7" w:rsidP="00DE2035">
            <w:pPr>
              <w:pStyle w:val="nummering1"/>
              <w:jc w:val="left"/>
              <w:rPr>
                <w:rFonts w:ascii="Verdana" w:hAnsi="Verdana"/>
                <w:sz w:val="20"/>
              </w:rPr>
            </w:pPr>
            <w:r>
              <w:rPr>
                <w:rFonts w:ascii="Verdana" w:hAnsi="Verdana"/>
                <w:sz w:val="20"/>
              </w:rPr>
              <w:t>I</w:t>
            </w:r>
            <w:r w:rsidR="00DE2035">
              <w:rPr>
                <w:rFonts w:ascii="Verdana" w:hAnsi="Verdana"/>
                <w:sz w:val="20"/>
              </w:rPr>
              <w:t xml:space="preserve">n de volgende uitzonderlijke situaties is een </w:t>
            </w:r>
            <w:r w:rsidR="00FD18CD">
              <w:rPr>
                <w:rFonts w:ascii="Verdana" w:hAnsi="Verdana"/>
                <w:sz w:val="20"/>
              </w:rPr>
              <w:t>debietmeter</w:t>
            </w:r>
            <w:r w:rsidR="00DE2035">
              <w:rPr>
                <w:rFonts w:ascii="Verdana" w:hAnsi="Verdana"/>
                <w:sz w:val="20"/>
              </w:rPr>
              <w:t xml:space="preserve"> als afzonderlijke sensor en afzonderlijke meetversterker uitgevoerd:</w:t>
            </w:r>
          </w:p>
          <w:p w14:paraId="1DF957B3" w14:textId="77777777" w:rsidR="00DE2035" w:rsidRPr="00062BC9"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062BC9">
              <w:rPr>
                <w:sz w:val="20"/>
              </w:rPr>
              <w:t>De plaats van de sensor is slecht bereikbaar voor personeel.</w:t>
            </w:r>
          </w:p>
          <w:p w14:paraId="01A63BF5" w14:textId="77777777" w:rsidR="00DE2035" w:rsidRPr="00062BC9"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lastRenderedPageBreak/>
              <w:t>De sensor</w:t>
            </w:r>
            <w:r w:rsidRPr="00062BC9">
              <w:rPr>
                <w:sz w:val="20"/>
              </w:rPr>
              <w:t xml:space="preserve"> bevindt zich in een leiding in de nabijheid van een trillende pomp.</w:t>
            </w:r>
          </w:p>
          <w:p w14:paraId="6156D5E2" w14:textId="77777777" w:rsidR="00DE2035" w:rsidRPr="00F97982" w:rsidRDefault="00DE2035" w:rsidP="00DE2035">
            <w:pPr>
              <w:pStyle w:val="nummering1"/>
              <w:jc w:val="left"/>
              <w:rPr>
                <w:rFonts w:ascii="Verdana" w:hAnsi="Verdana"/>
                <w:sz w:val="20"/>
              </w:rPr>
            </w:pPr>
          </w:p>
        </w:tc>
      </w:tr>
      <w:tr w:rsidR="00DE2035" w14:paraId="41589026" w14:textId="77777777" w:rsidTr="00E1330F">
        <w:tc>
          <w:tcPr>
            <w:tcW w:w="1134" w:type="dxa"/>
          </w:tcPr>
          <w:p w14:paraId="2125E54D" w14:textId="532F891F" w:rsidR="00DE2035" w:rsidRPr="00681D9D" w:rsidRDefault="00DE2035" w:rsidP="00DE2035">
            <w:pPr>
              <w:rPr>
                <w:bCs/>
                <w:sz w:val="20"/>
              </w:rPr>
            </w:pPr>
            <w:r w:rsidRPr="00B67B4F">
              <w:rPr>
                <w:bCs/>
                <w:sz w:val="20"/>
              </w:rPr>
              <w:lastRenderedPageBreak/>
              <w:t>4.</w:t>
            </w:r>
            <w:r w:rsidR="006B4231">
              <w:rPr>
                <w:bCs/>
                <w:sz w:val="20"/>
              </w:rPr>
              <w:t>3</w:t>
            </w:r>
            <w:r w:rsidRPr="00B67B4F">
              <w:rPr>
                <w:bCs/>
                <w:sz w:val="20"/>
              </w:rPr>
              <w:t>.</w:t>
            </w:r>
            <w:r w:rsidR="00853E28">
              <w:rPr>
                <w:bCs/>
                <w:sz w:val="20"/>
              </w:rPr>
              <w:t>7</w:t>
            </w:r>
          </w:p>
        </w:tc>
        <w:tc>
          <w:tcPr>
            <w:tcW w:w="7938" w:type="dxa"/>
          </w:tcPr>
          <w:p w14:paraId="45DA89DF" w14:textId="77777777" w:rsidR="00DE2035" w:rsidRDefault="00DE2035" w:rsidP="00DE2035">
            <w:pPr>
              <w:pStyle w:val="nummering1"/>
              <w:jc w:val="left"/>
              <w:rPr>
                <w:rFonts w:ascii="Verdana" w:hAnsi="Verdana"/>
                <w:sz w:val="20"/>
              </w:rPr>
            </w:pPr>
            <w:r>
              <w:rPr>
                <w:rFonts w:ascii="Verdana" w:hAnsi="Verdana"/>
                <w:sz w:val="20"/>
              </w:rPr>
              <w:t>Bekabeling tussen sensor en meetversterker is voldoende beschermd tegen breuk. Hiervoor wordt een</w:t>
            </w:r>
            <w:r w:rsidRPr="00BA35CF">
              <w:rPr>
                <w:rFonts w:ascii="Verdana" w:hAnsi="Verdana"/>
                <w:sz w:val="20"/>
              </w:rPr>
              <w:t xml:space="preserve"> kabelgoot/kabelbuis </w:t>
            </w:r>
            <w:r>
              <w:rPr>
                <w:rFonts w:ascii="Verdana" w:hAnsi="Verdana"/>
                <w:sz w:val="20"/>
              </w:rPr>
              <w:t>toegepast.</w:t>
            </w:r>
          </w:p>
          <w:p w14:paraId="6BE8141D" w14:textId="77777777" w:rsidR="00DE2035" w:rsidRPr="00681D9D" w:rsidRDefault="00DE2035" w:rsidP="00DE2035">
            <w:pPr>
              <w:pStyle w:val="nummering1"/>
              <w:jc w:val="left"/>
              <w:rPr>
                <w:rFonts w:ascii="Verdana" w:hAnsi="Verdana"/>
                <w:sz w:val="20"/>
              </w:rPr>
            </w:pPr>
          </w:p>
        </w:tc>
      </w:tr>
      <w:tr w:rsidR="00DE2035" w14:paraId="78A109F3" w14:textId="77777777" w:rsidTr="00E1330F">
        <w:tc>
          <w:tcPr>
            <w:tcW w:w="1134" w:type="dxa"/>
          </w:tcPr>
          <w:p w14:paraId="7D9EE621" w14:textId="2AD41310" w:rsidR="00DE2035" w:rsidRPr="00681D9D" w:rsidRDefault="00DE2035" w:rsidP="00DE2035">
            <w:pPr>
              <w:rPr>
                <w:bCs/>
                <w:sz w:val="20"/>
              </w:rPr>
            </w:pPr>
            <w:r w:rsidRPr="00B67B4F">
              <w:rPr>
                <w:bCs/>
                <w:sz w:val="20"/>
              </w:rPr>
              <w:t>4.</w:t>
            </w:r>
            <w:r w:rsidR="006B4231">
              <w:rPr>
                <w:bCs/>
                <w:sz w:val="20"/>
              </w:rPr>
              <w:t>3</w:t>
            </w:r>
            <w:r w:rsidRPr="00B67B4F">
              <w:rPr>
                <w:bCs/>
                <w:sz w:val="20"/>
              </w:rPr>
              <w:t>.</w:t>
            </w:r>
            <w:r w:rsidR="00853E28">
              <w:rPr>
                <w:bCs/>
                <w:sz w:val="20"/>
              </w:rPr>
              <w:t>8</w:t>
            </w:r>
          </w:p>
        </w:tc>
        <w:tc>
          <w:tcPr>
            <w:tcW w:w="7938" w:type="dxa"/>
          </w:tcPr>
          <w:p w14:paraId="53EF8882" w14:textId="6D2B28EC" w:rsidR="00DE2035" w:rsidRDefault="00DE2035" w:rsidP="00DE2035">
            <w:pPr>
              <w:pStyle w:val="nummering1"/>
              <w:jc w:val="left"/>
              <w:rPr>
                <w:rFonts w:ascii="Verdana" w:hAnsi="Verdana"/>
                <w:sz w:val="20"/>
              </w:rPr>
            </w:pPr>
            <w:r>
              <w:rPr>
                <w:rFonts w:ascii="Verdana" w:hAnsi="Verdana"/>
                <w:sz w:val="20"/>
              </w:rPr>
              <w:t>Elektrische o</w:t>
            </w:r>
            <w:r w:rsidRPr="002A04A7">
              <w:rPr>
                <w:rFonts w:ascii="Verdana" w:hAnsi="Verdana"/>
                <w:sz w:val="20"/>
              </w:rPr>
              <w:t xml:space="preserve">nderdelen </w:t>
            </w:r>
            <w:r>
              <w:rPr>
                <w:rFonts w:ascii="Verdana" w:hAnsi="Verdana"/>
                <w:sz w:val="20"/>
              </w:rPr>
              <w:t xml:space="preserve">van de debietmeter </w:t>
            </w:r>
            <w:r w:rsidRPr="002A04A7">
              <w:rPr>
                <w:rFonts w:ascii="Verdana" w:hAnsi="Verdana"/>
                <w:sz w:val="20"/>
              </w:rPr>
              <w:t xml:space="preserve">die </w:t>
            </w:r>
            <w:r>
              <w:rPr>
                <w:rFonts w:ascii="Verdana" w:hAnsi="Verdana"/>
                <w:sz w:val="20"/>
              </w:rPr>
              <w:t>op het terrein in de buitenlucht zijn opgenomen, zijn</w:t>
            </w:r>
            <w:r w:rsidRPr="002A04A7">
              <w:rPr>
                <w:rFonts w:ascii="Verdana" w:hAnsi="Verdana"/>
                <w:sz w:val="20"/>
              </w:rPr>
              <w:t xml:space="preserve"> voorzien van een </w:t>
            </w:r>
            <w:r>
              <w:rPr>
                <w:rFonts w:ascii="Verdana" w:hAnsi="Verdana"/>
                <w:sz w:val="20"/>
              </w:rPr>
              <w:t xml:space="preserve">roestvaststalen </w:t>
            </w:r>
            <w:r w:rsidRPr="002A04A7">
              <w:rPr>
                <w:rFonts w:ascii="Verdana" w:hAnsi="Verdana"/>
                <w:sz w:val="20"/>
              </w:rPr>
              <w:t>beschermregenkap</w:t>
            </w:r>
            <w:r w:rsidR="00FD18CD">
              <w:rPr>
                <w:rFonts w:ascii="Verdana" w:hAnsi="Verdana"/>
                <w:sz w:val="20"/>
              </w:rPr>
              <w:t>.</w:t>
            </w:r>
          </w:p>
          <w:p w14:paraId="2754BB45" w14:textId="77777777" w:rsidR="00DE2035" w:rsidRPr="00681D9D" w:rsidRDefault="00DE2035" w:rsidP="00DE2035">
            <w:pPr>
              <w:pStyle w:val="nummering1"/>
              <w:jc w:val="left"/>
              <w:rPr>
                <w:rFonts w:ascii="Verdana" w:hAnsi="Verdana"/>
                <w:sz w:val="20"/>
              </w:rPr>
            </w:pPr>
          </w:p>
        </w:tc>
      </w:tr>
      <w:tr w:rsidR="00DE2035" w14:paraId="78E59DE0" w14:textId="77777777" w:rsidTr="00E1330F">
        <w:tc>
          <w:tcPr>
            <w:tcW w:w="1134" w:type="dxa"/>
          </w:tcPr>
          <w:p w14:paraId="55079ED8" w14:textId="129F25D3" w:rsidR="00DE2035" w:rsidRPr="00681D9D" w:rsidRDefault="00DE2035" w:rsidP="00DE2035">
            <w:pPr>
              <w:rPr>
                <w:bCs/>
                <w:sz w:val="20"/>
              </w:rPr>
            </w:pPr>
            <w:r w:rsidRPr="00B67B4F">
              <w:rPr>
                <w:bCs/>
                <w:sz w:val="20"/>
              </w:rPr>
              <w:t>4.</w:t>
            </w:r>
            <w:r w:rsidR="006B4231">
              <w:rPr>
                <w:bCs/>
                <w:sz w:val="20"/>
              </w:rPr>
              <w:t>3</w:t>
            </w:r>
            <w:r w:rsidRPr="00B67B4F">
              <w:rPr>
                <w:bCs/>
                <w:sz w:val="20"/>
              </w:rPr>
              <w:t>.</w:t>
            </w:r>
            <w:r w:rsidR="00853E28">
              <w:rPr>
                <w:bCs/>
                <w:sz w:val="20"/>
              </w:rPr>
              <w:t>9</w:t>
            </w:r>
          </w:p>
        </w:tc>
        <w:tc>
          <w:tcPr>
            <w:tcW w:w="7938" w:type="dxa"/>
          </w:tcPr>
          <w:p w14:paraId="2065B025" w14:textId="77777777" w:rsidR="00DE2035" w:rsidRDefault="00DE2035" w:rsidP="00DE2035">
            <w:pPr>
              <w:pStyle w:val="nummering1"/>
              <w:jc w:val="left"/>
              <w:rPr>
                <w:rFonts w:ascii="Verdana" w:hAnsi="Verdana"/>
                <w:sz w:val="20"/>
              </w:rPr>
            </w:pPr>
            <w:r>
              <w:rPr>
                <w:rFonts w:ascii="Verdana" w:hAnsi="Verdana"/>
                <w:sz w:val="20"/>
              </w:rPr>
              <w:t>Alle bevestigings- en montagematerialen, kabelgoten/kabelbuizen zijn van roestvaststaal.</w:t>
            </w:r>
          </w:p>
          <w:p w14:paraId="78232F97" w14:textId="77777777" w:rsidR="00DE2035" w:rsidRPr="00681D9D" w:rsidRDefault="00DE2035" w:rsidP="00DE2035">
            <w:pPr>
              <w:pStyle w:val="nummering1"/>
              <w:jc w:val="left"/>
              <w:rPr>
                <w:rFonts w:ascii="Verdana" w:hAnsi="Verdana"/>
                <w:sz w:val="20"/>
              </w:rPr>
            </w:pPr>
          </w:p>
        </w:tc>
      </w:tr>
      <w:tr w:rsidR="00DE2035" w14:paraId="78480CF6" w14:textId="77777777" w:rsidTr="00E1330F">
        <w:tc>
          <w:tcPr>
            <w:tcW w:w="1134" w:type="dxa"/>
          </w:tcPr>
          <w:p w14:paraId="1BE69B7B" w14:textId="49D2B5AC" w:rsidR="00DE2035" w:rsidRPr="00681D9D" w:rsidRDefault="00DE2035" w:rsidP="00DE2035">
            <w:pPr>
              <w:rPr>
                <w:bCs/>
                <w:sz w:val="20"/>
              </w:rPr>
            </w:pPr>
            <w:r w:rsidRPr="00B67B4F">
              <w:rPr>
                <w:bCs/>
                <w:sz w:val="20"/>
              </w:rPr>
              <w:t>4.</w:t>
            </w:r>
            <w:r w:rsidR="006B4231">
              <w:rPr>
                <w:bCs/>
                <w:sz w:val="20"/>
              </w:rPr>
              <w:t>3</w:t>
            </w:r>
            <w:r w:rsidRPr="00B67B4F">
              <w:rPr>
                <w:bCs/>
                <w:sz w:val="20"/>
              </w:rPr>
              <w:t>.</w:t>
            </w:r>
            <w:r>
              <w:rPr>
                <w:bCs/>
                <w:sz w:val="20"/>
              </w:rPr>
              <w:t>1</w:t>
            </w:r>
            <w:r w:rsidR="00853E28">
              <w:rPr>
                <w:bCs/>
                <w:sz w:val="20"/>
              </w:rPr>
              <w:t>0</w:t>
            </w:r>
          </w:p>
        </w:tc>
        <w:tc>
          <w:tcPr>
            <w:tcW w:w="7938" w:type="dxa"/>
          </w:tcPr>
          <w:p w14:paraId="78E76FF5" w14:textId="77777777" w:rsidR="00DE2035" w:rsidRPr="002A04A7" w:rsidRDefault="00DE2035" w:rsidP="00DE2035">
            <w:pPr>
              <w:pStyle w:val="nummering1"/>
              <w:jc w:val="left"/>
              <w:rPr>
                <w:rFonts w:ascii="Verdana" w:hAnsi="Verdana"/>
                <w:sz w:val="20"/>
              </w:rPr>
            </w:pPr>
            <w:r w:rsidRPr="002A04A7">
              <w:rPr>
                <w:rFonts w:ascii="Verdana" w:hAnsi="Verdana"/>
                <w:sz w:val="20"/>
              </w:rPr>
              <w:t xml:space="preserve">Alle </w:t>
            </w:r>
            <w:r>
              <w:rPr>
                <w:rFonts w:ascii="Verdana" w:hAnsi="Verdana"/>
                <w:sz w:val="20"/>
              </w:rPr>
              <w:t>roestvaststalen materialen</w:t>
            </w:r>
            <w:r w:rsidRPr="002A04A7">
              <w:rPr>
                <w:rFonts w:ascii="Verdana" w:hAnsi="Verdana"/>
                <w:sz w:val="20"/>
              </w:rPr>
              <w:t xml:space="preserve"> </w:t>
            </w:r>
            <w:r>
              <w:rPr>
                <w:rFonts w:ascii="Verdana" w:hAnsi="Verdana"/>
                <w:sz w:val="20"/>
              </w:rPr>
              <w:t xml:space="preserve">zijn </w:t>
            </w:r>
            <w:r w:rsidRPr="002A04A7">
              <w:rPr>
                <w:rFonts w:ascii="Verdana" w:hAnsi="Verdana"/>
                <w:sz w:val="20"/>
              </w:rPr>
              <w:t>uit</w:t>
            </w:r>
            <w:r>
              <w:rPr>
                <w:rFonts w:ascii="Verdana" w:hAnsi="Verdana"/>
                <w:sz w:val="20"/>
              </w:rPr>
              <w:t>ge</w:t>
            </w:r>
            <w:r w:rsidRPr="002A04A7">
              <w:rPr>
                <w:rFonts w:ascii="Verdana" w:hAnsi="Verdana"/>
                <w:sz w:val="20"/>
              </w:rPr>
              <w:t>voer</w:t>
            </w:r>
            <w:r>
              <w:rPr>
                <w:rFonts w:ascii="Verdana" w:hAnsi="Verdana"/>
                <w:sz w:val="20"/>
              </w:rPr>
              <w:t>d</w:t>
            </w:r>
            <w:r w:rsidRPr="002A04A7">
              <w:rPr>
                <w:rFonts w:ascii="Verdana" w:hAnsi="Verdana"/>
                <w:sz w:val="20"/>
              </w:rPr>
              <w:t xml:space="preserve"> in SS</w:t>
            </w:r>
            <w:r>
              <w:rPr>
                <w:rFonts w:ascii="Verdana" w:hAnsi="Verdana"/>
                <w:sz w:val="20"/>
              </w:rPr>
              <w:t xml:space="preserve"> </w:t>
            </w:r>
            <w:r w:rsidRPr="002A04A7">
              <w:rPr>
                <w:rFonts w:ascii="Verdana" w:hAnsi="Verdana"/>
                <w:sz w:val="20"/>
              </w:rPr>
              <w:t xml:space="preserve">316. </w:t>
            </w:r>
          </w:p>
          <w:p w14:paraId="61BF05A2" w14:textId="77777777" w:rsidR="00DE2035" w:rsidRPr="00681D9D" w:rsidRDefault="00DE2035" w:rsidP="00DE2035">
            <w:pPr>
              <w:pStyle w:val="nummering1"/>
              <w:jc w:val="left"/>
              <w:rPr>
                <w:rFonts w:ascii="Verdana" w:hAnsi="Verdana"/>
                <w:sz w:val="20"/>
              </w:rPr>
            </w:pPr>
          </w:p>
        </w:tc>
      </w:tr>
      <w:tr w:rsidR="00DE2035" w14:paraId="7C841395" w14:textId="77777777" w:rsidTr="00E1330F">
        <w:tc>
          <w:tcPr>
            <w:tcW w:w="1134" w:type="dxa"/>
          </w:tcPr>
          <w:p w14:paraId="7F2635E5" w14:textId="46796D3C" w:rsidR="00DE2035" w:rsidRPr="00681D9D" w:rsidRDefault="00DE2035" w:rsidP="00DE2035">
            <w:pPr>
              <w:rPr>
                <w:bCs/>
                <w:sz w:val="20"/>
              </w:rPr>
            </w:pPr>
            <w:r w:rsidRPr="00B67B4F">
              <w:rPr>
                <w:bCs/>
                <w:sz w:val="20"/>
              </w:rPr>
              <w:t>4.</w:t>
            </w:r>
            <w:r w:rsidR="006B4231">
              <w:rPr>
                <w:bCs/>
                <w:sz w:val="20"/>
              </w:rPr>
              <w:t>3</w:t>
            </w:r>
            <w:r w:rsidRPr="00B67B4F">
              <w:rPr>
                <w:bCs/>
                <w:sz w:val="20"/>
              </w:rPr>
              <w:t>.</w:t>
            </w:r>
            <w:r>
              <w:rPr>
                <w:bCs/>
                <w:sz w:val="20"/>
              </w:rPr>
              <w:t>1</w:t>
            </w:r>
            <w:r w:rsidR="00853E28">
              <w:rPr>
                <w:bCs/>
                <w:sz w:val="20"/>
              </w:rPr>
              <w:t>1</w:t>
            </w:r>
          </w:p>
        </w:tc>
        <w:tc>
          <w:tcPr>
            <w:tcW w:w="7938" w:type="dxa"/>
          </w:tcPr>
          <w:p w14:paraId="77EE8E32" w14:textId="77777777" w:rsidR="00DE2035" w:rsidRDefault="00DE2035" w:rsidP="00DE2035">
            <w:pPr>
              <w:pStyle w:val="nummering1"/>
              <w:jc w:val="left"/>
              <w:rPr>
                <w:rFonts w:ascii="Verdana" w:hAnsi="Verdana"/>
                <w:sz w:val="20"/>
              </w:rPr>
            </w:pPr>
            <w:r w:rsidRPr="002A04A7">
              <w:rPr>
                <w:rFonts w:ascii="Verdana" w:hAnsi="Verdana"/>
                <w:sz w:val="20"/>
              </w:rPr>
              <w:t>De minimale beschermingsgraad</w:t>
            </w:r>
            <w:r>
              <w:rPr>
                <w:rFonts w:ascii="Verdana" w:hAnsi="Verdana"/>
                <w:sz w:val="20"/>
              </w:rPr>
              <w:t xml:space="preserve"> van apparatuur en toebehoren van debietmeters is:</w:t>
            </w:r>
          </w:p>
          <w:p w14:paraId="6A32B300" w14:textId="5A21D45B" w:rsidR="0096530A" w:rsidRDefault="0096530A" w:rsidP="00DE2035">
            <w:pPr>
              <w:numPr>
                <w:ilvl w:val="0"/>
                <w:numId w:val="2"/>
              </w:numPr>
              <w:tabs>
                <w:tab w:val="clear" w:pos="-1440"/>
                <w:tab w:val="clear" w:pos="-720"/>
                <w:tab w:val="clear" w:pos="0"/>
                <w:tab w:val="clear" w:pos="380"/>
              </w:tabs>
              <w:suppressAutoHyphens/>
              <w:spacing w:line="252" w:lineRule="atLeast"/>
              <w:rPr>
                <w:sz w:val="20"/>
              </w:rPr>
            </w:pPr>
            <w:r>
              <w:rPr>
                <w:sz w:val="20"/>
              </w:rPr>
              <w:t>Meetbuis IP 65.</w:t>
            </w:r>
          </w:p>
          <w:p w14:paraId="15D205AF" w14:textId="4E3534AD" w:rsidR="00DE2035" w:rsidRPr="0061502C"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Meetversterker</w:t>
            </w:r>
            <w:r w:rsidRPr="0061502C">
              <w:rPr>
                <w:sz w:val="20"/>
              </w:rPr>
              <w:t>: IP 65</w:t>
            </w:r>
            <w:r>
              <w:rPr>
                <w:sz w:val="20"/>
              </w:rPr>
              <w:t>.</w:t>
            </w:r>
          </w:p>
          <w:p w14:paraId="3530C53E" w14:textId="77777777" w:rsidR="00DE2035" w:rsidRPr="0061502C"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Omkasting</w:t>
            </w:r>
            <w:r w:rsidRPr="0061502C">
              <w:rPr>
                <w:sz w:val="20"/>
              </w:rPr>
              <w:t>: IP 55.</w:t>
            </w:r>
          </w:p>
          <w:p w14:paraId="2B0BBDFB" w14:textId="77777777" w:rsidR="00DE2035" w:rsidRPr="00681D9D" w:rsidRDefault="00DE2035" w:rsidP="00DE2035">
            <w:pPr>
              <w:pStyle w:val="nummering1"/>
              <w:jc w:val="left"/>
              <w:rPr>
                <w:rFonts w:ascii="Verdana" w:hAnsi="Verdana"/>
                <w:sz w:val="20"/>
              </w:rPr>
            </w:pPr>
          </w:p>
        </w:tc>
      </w:tr>
      <w:tr w:rsidR="00DE2035" w14:paraId="388C1637" w14:textId="77777777" w:rsidTr="00E1330F">
        <w:tc>
          <w:tcPr>
            <w:tcW w:w="1134" w:type="dxa"/>
          </w:tcPr>
          <w:p w14:paraId="71F02D51" w14:textId="7FFB95CB" w:rsidR="00DE2035" w:rsidRPr="00681D9D" w:rsidRDefault="00DE2035" w:rsidP="00DE2035">
            <w:pPr>
              <w:rPr>
                <w:bCs/>
                <w:sz w:val="20"/>
              </w:rPr>
            </w:pPr>
            <w:r w:rsidRPr="00B67B4F">
              <w:rPr>
                <w:bCs/>
                <w:sz w:val="20"/>
              </w:rPr>
              <w:t>4.</w:t>
            </w:r>
            <w:r w:rsidR="006B4231">
              <w:rPr>
                <w:bCs/>
                <w:sz w:val="20"/>
              </w:rPr>
              <w:t>3</w:t>
            </w:r>
            <w:r w:rsidRPr="00B67B4F">
              <w:rPr>
                <w:bCs/>
                <w:sz w:val="20"/>
              </w:rPr>
              <w:t>.</w:t>
            </w:r>
            <w:r>
              <w:rPr>
                <w:bCs/>
                <w:sz w:val="20"/>
              </w:rPr>
              <w:t>1</w:t>
            </w:r>
            <w:r w:rsidR="00853E28">
              <w:rPr>
                <w:bCs/>
                <w:sz w:val="20"/>
              </w:rPr>
              <w:t>2</w:t>
            </w:r>
          </w:p>
        </w:tc>
        <w:tc>
          <w:tcPr>
            <w:tcW w:w="7938" w:type="dxa"/>
          </w:tcPr>
          <w:p w14:paraId="260775BD" w14:textId="77777777" w:rsidR="00DE2035" w:rsidRDefault="00DE2035" w:rsidP="00DE2035">
            <w:pPr>
              <w:tabs>
                <w:tab w:val="clear" w:pos="380"/>
                <w:tab w:val="left" w:pos="2517"/>
              </w:tabs>
              <w:rPr>
                <w:sz w:val="20"/>
              </w:rPr>
            </w:pPr>
            <w:r>
              <w:rPr>
                <w:sz w:val="20"/>
              </w:rPr>
              <w:t xml:space="preserve">Geïnstalleerde debietmeters voldoen aan de </w:t>
            </w:r>
            <w:r w:rsidRPr="00BA35CF">
              <w:rPr>
                <w:sz w:val="20"/>
              </w:rPr>
              <w:t>voorschriften van de fabrikant</w:t>
            </w:r>
            <w:r>
              <w:rPr>
                <w:sz w:val="20"/>
              </w:rPr>
              <w:t>.</w:t>
            </w:r>
          </w:p>
          <w:p w14:paraId="073C8A23" w14:textId="77777777" w:rsidR="00DE2035" w:rsidRPr="00681D9D" w:rsidRDefault="00DE2035" w:rsidP="00DE2035">
            <w:pPr>
              <w:pStyle w:val="nummering1"/>
              <w:jc w:val="left"/>
              <w:rPr>
                <w:rFonts w:ascii="Verdana" w:hAnsi="Verdana"/>
                <w:sz w:val="20"/>
              </w:rPr>
            </w:pPr>
          </w:p>
        </w:tc>
      </w:tr>
      <w:tr w:rsidR="00DE2035" w14:paraId="068E1534" w14:textId="77777777" w:rsidTr="00E1330F">
        <w:tc>
          <w:tcPr>
            <w:tcW w:w="1134" w:type="dxa"/>
          </w:tcPr>
          <w:p w14:paraId="713D09FA" w14:textId="513C8E32" w:rsidR="00DE2035" w:rsidRPr="00681D9D" w:rsidRDefault="00DE2035" w:rsidP="00DE2035">
            <w:pPr>
              <w:rPr>
                <w:bCs/>
                <w:sz w:val="20"/>
              </w:rPr>
            </w:pPr>
            <w:r w:rsidRPr="00B67B4F">
              <w:rPr>
                <w:bCs/>
                <w:sz w:val="20"/>
              </w:rPr>
              <w:t>4.</w:t>
            </w:r>
            <w:r w:rsidR="006B4231">
              <w:rPr>
                <w:bCs/>
                <w:sz w:val="20"/>
              </w:rPr>
              <w:t>3</w:t>
            </w:r>
            <w:r w:rsidRPr="00B67B4F">
              <w:rPr>
                <w:bCs/>
                <w:sz w:val="20"/>
              </w:rPr>
              <w:t>.</w:t>
            </w:r>
            <w:r>
              <w:rPr>
                <w:bCs/>
                <w:sz w:val="20"/>
              </w:rPr>
              <w:t>1</w:t>
            </w:r>
            <w:r w:rsidR="00853E28">
              <w:rPr>
                <w:bCs/>
                <w:sz w:val="20"/>
              </w:rPr>
              <w:t>3</w:t>
            </w:r>
          </w:p>
        </w:tc>
        <w:tc>
          <w:tcPr>
            <w:tcW w:w="7938" w:type="dxa"/>
          </w:tcPr>
          <w:p w14:paraId="4DB4BF65" w14:textId="77777777" w:rsidR="00DE2035" w:rsidRDefault="00DE2035" w:rsidP="00DE2035">
            <w:pPr>
              <w:tabs>
                <w:tab w:val="clear" w:pos="380"/>
                <w:tab w:val="left" w:pos="2517"/>
              </w:tabs>
              <w:rPr>
                <w:sz w:val="20"/>
              </w:rPr>
            </w:pPr>
            <w:r>
              <w:rPr>
                <w:sz w:val="20"/>
              </w:rPr>
              <w:t>Geïnstalleerde debietmeters voldoen aan alle wettelijke (Europese, Nederlandse) richtlijnen en normen, o.a.:</w:t>
            </w:r>
          </w:p>
          <w:p w14:paraId="2A1F5E09" w14:textId="77777777" w:rsidR="00DE2035" w:rsidRPr="00977FA0"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BE290D">
              <w:rPr>
                <w:sz w:val="20"/>
              </w:rPr>
              <w:t xml:space="preserve">Laagspanningsrichtlijn </w:t>
            </w:r>
            <w:r w:rsidRPr="00977FA0">
              <w:rPr>
                <w:sz w:val="20"/>
              </w:rPr>
              <w:t xml:space="preserve">2006/95/EG) </w:t>
            </w:r>
          </w:p>
          <w:p w14:paraId="106738AB" w14:textId="77777777" w:rsidR="00DE2035" w:rsidRPr="00BE290D"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BE290D">
              <w:rPr>
                <w:sz w:val="20"/>
              </w:rPr>
              <w:t xml:space="preserve">EMC-richtlijn </w:t>
            </w:r>
            <w:r w:rsidRPr="00977FA0">
              <w:rPr>
                <w:sz w:val="20"/>
              </w:rPr>
              <w:t>2004/108/EG)</w:t>
            </w:r>
            <w:r w:rsidRPr="00BE290D">
              <w:rPr>
                <w:sz w:val="20"/>
              </w:rPr>
              <w:t>.</w:t>
            </w:r>
          </w:p>
          <w:p w14:paraId="62F5B0D7" w14:textId="77777777" w:rsidR="00DE2035" w:rsidRDefault="00DE2035" w:rsidP="00DE2035"/>
        </w:tc>
      </w:tr>
      <w:tr w:rsidR="00DE2035" w14:paraId="2BC4791A" w14:textId="77777777" w:rsidTr="00E1330F">
        <w:tc>
          <w:tcPr>
            <w:tcW w:w="1134" w:type="dxa"/>
          </w:tcPr>
          <w:p w14:paraId="13D0315A" w14:textId="65EDED84" w:rsidR="00DE2035" w:rsidRPr="00BF6988" w:rsidRDefault="00DE2035" w:rsidP="00DE2035">
            <w:pPr>
              <w:rPr>
                <w:bCs/>
                <w:sz w:val="20"/>
              </w:rPr>
            </w:pPr>
            <w:r w:rsidRPr="00B67B4F">
              <w:rPr>
                <w:bCs/>
                <w:sz w:val="20"/>
              </w:rPr>
              <w:t>4.</w:t>
            </w:r>
            <w:r w:rsidR="006B4231">
              <w:rPr>
                <w:bCs/>
                <w:sz w:val="20"/>
              </w:rPr>
              <w:t>3</w:t>
            </w:r>
            <w:r w:rsidRPr="00B67B4F">
              <w:rPr>
                <w:bCs/>
                <w:sz w:val="20"/>
              </w:rPr>
              <w:t>.</w:t>
            </w:r>
            <w:r>
              <w:rPr>
                <w:bCs/>
                <w:sz w:val="20"/>
              </w:rPr>
              <w:t>1</w:t>
            </w:r>
            <w:r w:rsidR="00853E28">
              <w:rPr>
                <w:bCs/>
                <w:sz w:val="20"/>
              </w:rPr>
              <w:t>4</w:t>
            </w:r>
          </w:p>
        </w:tc>
        <w:tc>
          <w:tcPr>
            <w:tcW w:w="7938" w:type="dxa"/>
          </w:tcPr>
          <w:p w14:paraId="35020BC8" w14:textId="77777777" w:rsidR="00DE2035" w:rsidRPr="00BF6988" w:rsidRDefault="00DE2035" w:rsidP="00DE2035">
            <w:pPr>
              <w:tabs>
                <w:tab w:val="clear" w:pos="380"/>
                <w:tab w:val="left" w:pos="2517"/>
              </w:tabs>
              <w:rPr>
                <w:sz w:val="20"/>
              </w:rPr>
            </w:pPr>
            <w:r>
              <w:rPr>
                <w:sz w:val="20"/>
              </w:rPr>
              <w:t>Ten tijde van installatie</w:t>
            </w:r>
            <w:r w:rsidRPr="00BF6988">
              <w:rPr>
                <w:sz w:val="20"/>
              </w:rPr>
              <w:t xml:space="preserve"> voldoe</w:t>
            </w:r>
            <w:r>
              <w:rPr>
                <w:sz w:val="20"/>
              </w:rPr>
              <w:t>t een debietmeter</w:t>
            </w:r>
            <w:r w:rsidRPr="00BF6988">
              <w:rPr>
                <w:sz w:val="20"/>
              </w:rPr>
              <w:t xml:space="preserve"> aan de laatst geldende versie van een </w:t>
            </w:r>
            <w:r>
              <w:rPr>
                <w:sz w:val="20"/>
              </w:rPr>
              <w:t xml:space="preserve">richtlijn/norm </w:t>
            </w:r>
            <w:r w:rsidRPr="00BF6988">
              <w:rPr>
                <w:sz w:val="20"/>
              </w:rPr>
              <w:t xml:space="preserve">tenzij door Opdrachtgever anders voorgeschreven. </w:t>
            </w:r>
          </w:p>
          <w:p w14:paraId="2A8AD970" w14:textId="77777777" w:rsidR="00DE2035" w:rsidRDefault="00DE2035" w:rsidP="00DE2035">
            <w:pPr>
              <w:tabs>
                <w:tab w:val="clear" w:pos="380"/>
                <w:tab w:val="left" w:pos="2517"/>
              </w:tabs>
            </w:pPr>
          </w:p>
        </w:tc>
      </w:tr>
    </w:tbl>
    <w:p w14:paraId="5F14DACF" w14:textId="60CB3F55" w:rsidR="00246A3A" w:rsidRDefault="00246A3A" w:rsidP="00577345"/>
    <w:p w14:paraId="3F6D70CE" w14:textId="77777777" w:rsidR="00246A3A" w:rsidRPr="00C1627B" w:rsidRDefault="00246A3A" w:rsidP="00246A3A">
      <w:pPr>
        <w:pStyle w:val="Kop2"/>
      </w:pPr>
      <w:bookmarkStart w:id="24" w:name="_Toc102639208"/>
      <w:r>
        <w:t>Eisen aan elektrische aansluiting</w:t>
      </w:r>
      <w:bookmarkEnd w:id="24"/>
      <w:r>
        <w:t xml:space="preserve"> </w:t>
      </w:r>
    </w:p>
    <w:p w14:paraId="648D51E5" w14:textId="77777777" w:rsidR="00246A3A" w:rsidRDefault="00246A3A" w:rsidP="00246A3A"/>
    <w:tbl>
      <w:tblPr>
        <w:tblStyle w:val="Tabelraster"/>
        <w:tblW w:w="9072" w:type="dxa"/>
        <w:tblInd w:w="108" w:type="dxa"/>
        <w:tblLayout w:type="fixed"/>
        <w:tblLook w:val="04A0" w:firstRow="1" w:lastRow="0" w:firstColumn="1" w:lastColumn="0" w:noHBand="0" w:noVBand="1"/>
      </w:tblPr>
      <w:tblGrid>
        <w:gridCol w:w="1134"/>
        <w:gridCol w:w="7938"/>
      </w:tblGrid>
      <w:tr w:rsidR="00246A3A" w:rsidRPr="00BB25FC" w14:paraId="3EAF3157" w14:textId="77777777" w:rsidTr="00E1330F">
        <w:tc>
          <w:tcPr>
            <w:tcW w:w="1134" w:type="dxa"/>
            <w:shd w:val="clear" w:color="auto" w:fill="BFBFBF" w:themeFill="background1" w:themeFillShade="BF"/>
          </w:tcPr>
          <w:p w14:paraId="1C8BADD6" w14:textId="77777777" w:rsidR="00246A3A" w:rsidRPr="00BB25FC" w:rsidRDefault="00246A3A" w:rsidP="00E1330F">
            <w:pPr>
              <w:rPr>
                <w:b/>
                <w:sz w:val="20"/>
              </w:rPr>
            </w:pPr>
            <w:r w:rsidRPr="00BB25FC">
              <w:rPr>
                <w:b/>
                <w:sz w:val="20"/>
              </w:rPr>
              <w:t>Nr.</w:t>
            </w:r>
          </w:p>
        </w:tc>
        <w:tc>
          <w:tcPr>
            <w:tcW w:w="7938" w:type="dxa"/>
            <w:shd w:val="clear" w:color="auto" w:fill="BFBFBF" w:themeFill="background1" w:themeFillShade="BF"/>
          </w:tcPr>
          <w:p w14:paraId="3598B6F2" w14:textId="77777777" w:rsidR="00246A3A" w:rsidRPr="00BB25FC" w:rsidRDefault="00246A3A" w:rsidP="00E1330F">
            <w:pPr>
              <w:rPr>
                <w:b/>
                <w:sz w:val="20"/>
              </w:rPr>
            </w:pPr>
            <w:r w:rsidRPr="00BB25FC">
              <w:rPr>
                <w:b/>
                <w:sz w:val="20"/>
              </w:rPr>
              <w:t>Eis</w:t>
            </w:r>
          </w:p>
        </w:tc>
      </w:tr>
      <w:tr w:rsidR="00246A3A" w14:paraId="2E7D58A0" w14:textId="77777777" w:rsidTr="00E1330F">
        <w:tc>
          <w:tcPr>
            <w:tcW w:w="1134" w:type="dxa"/>
          </w:tcPr>
          <w:p w14:paraId="62049EC2" w14:textId="29384CA1" w:rsidR="00246A3A" w:rsidRPr="00BF6988" w:rsidRDefault="00DE2035" w:rsidP="00E1330F">
            <w:pPr>
              <w:rPr>
                <w:bCs/>
                <w:sz w:val="20"/>
              </w:rPr>
            </w:pPr>
            <w:r>
              <w:rPr>
                <w:bCs/>
                <w:sz w:val="20"/>
              </w:rPr>
              <w:t>4.</w:t>
            </w:r>
            <w:r w:rsidR="006B4231">
              <w:rPr>
                <w:bCs/>
                <w:sz w:val="20"/>
              </w:rPr>
              <w:t>4</w:t>
            </w:r>
            <w:r>
              <w:rPr>
                <w:bCs/>
                <w:sz w:val="20"/>
              </w:rPr>
              <w:t>.1</w:t>
            </w:r>
          </w:p>
        </w:tc>
        <w:tc>
          <w:tcPr>
            <w:tcW w:w="7938" w:type="dxa"/>
          </w:tcPr>
          <w:p w14:paraId="664B759B" w14:textId="77777777" w:rsidR="00246A3A" w:rsidRDefault="00246A3A" w:rsidP="00E1330F">
            <w:pPr>
              <w:rPr>
                <w:sz w:val="20"/>
              </w:rPr>
            </w:pPr>
            <w:r w:rsidRPr="00B52C28">
              <w:rPr>
                <w:sz w:val="20"/>
              </w:rPr>
              <w:t xml:space="preserve">Een </w:t>
            </w:r>
            <w:r>
              <w:rPr>
                <w:sz w:val="20"/>
              </w:rPr>
              <w:t>debietmeter</w:t>
            </w:r>
            <w:r w:rsidRPr="00B52C28">
              <w:rPr>
                <w:sz w:val="20"/>
              </w:rPr>
              <w:t xml:space="preserve"> is geschikt voor </w:t>
            </w:r>
            <w:r>
              <w:rPr>
                <w:sz w:val="20"/>
              </w:rPr>
              <w:t xml:space="preserve">een werkende </w:t>
            </w:r>
            <w:r w:rsidRPr="00B52C28">
              <w:rPr>
                <w:sz w:val="20"/>
              </w:rPr>
              <w:t>aansluiting van een elektrische voeding</w:t>
            </w:r>
            <w:r>
              <w:rPr>
                <w:sz w:val="20"/>
              </w:rPr>
              <w:t>:</w:t>
            </w:r>
          </w:p>
          <w:p w14:paraId="77EBA22F" w14:textId="77777777" w:rsidR="00246A3A" w:rsidRPr="001063BB" w:rsidRDefault="00246A3A" w:rsidP="00E1330F">
            <w:pPr>
              <w:numPr>
                <w:ilvl w:val="0"/>
                <w:numId w:val="2"/>
              </w:numPr>
              <w:tabs>
                <w:tab w:val="clear" w:pos="-1440"/>
                <w:tab w:val="clear" w:pos="-720"/>
                <w:tab w:val="clear" w:pos="0"/>
                <w:tab w:val="clear" w:pos="380"/>
              </w:tabs>
              <w:suppressAutoHyphens/>
              <w:spacing w:line="252" w:lineRule="atLeast"/>
              <w:rPr>
                <w:sz w:val="20"/>
              </w:rPr>
            </w:pPr>
            <w:r w:rsidRPr="001063BB">
              <w:rPr>
                <w:sz w:val="20"/>
              </w:rPr>
              <w:t>AC 100 to</w:t>
            </w:r>
            <w:r>
              <w:rPr>
                <w:sz w:val="20"/>
              </w:rPr>
              <w:t>t</w:t>
            </w:r>
            <w:r w:rsidRPr="001063BB">
              <w:rPr>
                <w:sz w:val="20"/>
              </w:rPr>
              <w:t xml:space="preserve"> 240 V</w:t>
            </w:r>
            <w:r>
              <w:rPr>
                <w:sz w:val="20"/>
              </w:rPr>
              <w:t>.</w:t>
            </w:r>
          </w:p>
          <w:p w14:paraId="25B9CDFA" w14:textId="31FD2D00" w:rsidR="00246A3A" w:rsidRPr="001063BB" w:rsidRDefault="00246A3A" w:rsidP="00E1330F">
            <w:pPr>
              <w:numPr>
                <w:ilvl w:val="0"/>
                <w:numId w:val="2"/>
              </w:numPr>
              <w:tabs>
                <w:tab w:val="clear" w:pos="-1440"/>
                <w:tab w:val="clear" w:pos="-720"/>
                <w:tab w:val="clear" w:pos="0"/>
                <w:tab w:val="clear" w:pos="380"/>
              </w:tabs>
              <w:suppressAutoHyphens/>
              <w:spacing w:line="252" w:lineRule="atLeast"/>
              <w:rPr>
                <w:sz w:val="20"/>
              </w:rPr>
            </w:pPr>
            <w:r w:rsidRPr="001063BB">
              <w:rPr>
                <w:sz w:val="20"/>
              </w:rPr>
              <w:t xml:space="preserve">DC </w:t>
            </w:r>
            <w:r w:rsidR="004942BB">
              <w:rPr>
                <w:sz w:val="20"/>
              </w:rPr>
              <w:t>12 tot 30</w:t>
            </w:r>
            <w:r w:rsidRPr="001063BB">
              <w:rPr>
                <w:sz w:val="20"/>
              </w:rPr>
              <w:t xml:space="preserve"> V.</w:t>
            </w:r>
          </w:p>
          <w:p w14:paraId="641FAEAF" w14:textId="77777777" w:rsidR="00246A3A" w:rsidRDefault="00246A3A" w:rsidP="00E1330F"/>
        </w:tc>
      </w:tr>
      <w:tr w:rsidR="00DE2035" w14:paraId="084D087F" w14:textId="77777777" w:rsidTr="00E1330F">
        <w:tc>
          <w:tcPr>
            <w:tcW w:w="1134" w:type="dxa"/>
          </w:tcPr>
          <w:p w14:paraId="19BDBEEE" w14:textId="12A3EC57" w:rsidR="00DE2035" w:rsidRPr="00BF6988" w:rsidRDefault="00DE2035" w:rsidP="00DE2035">
            <w:pPr>
              <w:rPr>
                <w:bCs/>
                <w:sz w:val="20"/>
              </w:rPr>
            </w:pPr>
            <w:r w:rsidRPr="00997EDA">
              <w:rPr>
                <w:bCs/>
                <w:sz w:val="20"/>
              </w:rPr>
              <w:t>4.</w:t>
            </w:r>
            <w:r w:rsidR="006B4231">
              <w:rPr>
                <w:bCs/>
                <w:sz w:val="20"/>
              </w:rPr>
              <w:t>4</w:t>
            </w:r>
            <w:r w:rsidRPr="00997EDA">
              <w:rPr>
                <w:bCs/>
                <w:sz w:val="20"/>
              </w:rPr>
              <w:t>.</w:t>
            </w:r>
            <w:r>
              <w:rPr>
                <w:bCs/>
                <w:sz w:val="20"/>
              </w:rPr>
              <w:t>2</w:t>
            </w:r>
          </w:p>
        </w:tc>
        <w:tc>
          <w:tcPr>
            <w:tcW w:w="7938" w:type="dxa"/>
          </w:tcPr>
          <w:p w14:paraId="1F526AE8" w14:textId="3C0981BE" w:rsidR="00DE2035" w:rsidRDefault="00DE2035" w:rsidP="00DE2035">
            <w:pPr>
              <w:rPr>
                <w:sz w:val="20"/>
              </w:rPr>
            </w:pPr>
            <w:r w:rsidRPr="00B52C28">
              <w:rPr>
                <w:sz w:val="20"/>
              </w:rPr>
              <w:t xml:space="preserve">Een </w:t>
            </w:r>
            <w:r>
              <w:rPr>
                <w:sz w:val="20"/>
              </w:rPr>
              <w:t>debietmeter</w:t>
            </w:r>
            <w:r w:rsidRPr="00B52C28">
              <w:rPr>
                <w:sz w:val="20"/>
              </w:rPr>
              <w:t xml:space="preserve"> is geschikt voor </w:t>
            </w:r>
            <w:r>
              <w:rPr>
                <w:sz w:val="20"/>
              </w:rPr>
              <w:t xml:space="preserve">een werkende </w:t>
            </w:r>
            <w:r w:rsidRPr="00B52C28">
              <w:rPr>
                <w:sz w:val="20"/>
              </w:rPr>
              <w:t xml:space="preserve">aansluiting van een </w:t>
            </w:r>
            <w:r>
              <w:rPr>
                <w:sz w:val="20"/>
              </w:rPr>
              <w:t xml:space="preserve">analoog </w:t>
            </w:r>
            <w:proofErr w:type="spellStart"/>
            <w:r w:rsidR="008857DB">
              <w:rPr>
                <w:sz w:val="20"/>
              </w:rPr>
              <w:t>realtime</w:t>
            </w:r>
            <w:proofErr w:type="spellEnd"/>
            <w:r w:rsidR="008857DB">
              <w:rPr>
                <w:sz w:val="20"/>
              </w:rPr>
              <w:t xml:space="preserve"> </w:t>
            </w:r>
            <w:r>
              <w:rPr>
                <w:sz w:val="20"/>
              </w:rPr>
              <w:t>meetsignaal van de gemeten procesgrootheid:</w:t>
            </w:r>
          </w:p>
          <w:p w14:paraId="37DC13D5" w14:textId="64037E24"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1063BB">
              <w:rPr>
                <w:sz w:val="20"/>
              </w:rPr>
              <w:t xml:space="preserve">4 </w:t>
            </w:r>
            <w:r w:rsidR="008857DB">
              <w:rPr>
                <w:sz w:val="20"/>
              </w:rPr>
              <w:t>–</w:t>
            </w:r>
            <w:r w:rsidRPr="001063BB">
              <w:rPr>
                <w:sz w:val="20"/>
              </w:rPr>
              <w:t xml:space="preserve"> 20 </w:t>
            </w:r>
            <w:proofErr w:type="spellStart"/>
            <w:r w:rsidRPr="001063BB">
              <w:rPr>
                <w:sz w:val="20"/>
              </w:rPr>
              <w:t>mA</w:t>
            </w:r>
            <w:r>
              <w:rPr>
                <w:sz w:val="20"/>
              </w:rPr>
              <w:t>.</w:t>
            </w:r>
            <w:proofErr w:type="spellEnd"/>
          </w:p>
          <w:p w14:paraId="10F1AC25"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 xml:space="preserve">Belasting niet groter dan </w:t>
            </w:r>
            <w:r w:rsidRPr="001063BB">
              <w:rPr>
                <w:sz w:val="20"/>
              </w:rPr>
              <w:t>500 Ω</w:t>
            </w:r>
            <w:r>
              <w:rPr>
                <w:sz w:val="20"/>
              </w:rPr>
              <w:t>.</w:t>
            </w:r>
          </w:p>
          <w:p w14:paraId="373BB2F4" w14:textId="679F7BF4" w:rsidR="00DE2035" w:rsidRPr="00056241"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A</w:t>
            </w:r>
            <w:r w:rsidRPr="001063BB">
              <w:rPr>
                <w:sz w:val="20"/>
              </w:rPr>
              <w:t>ctief of passief</w:t>
            </w:r>
            <w:r>
              <w:rPr>
                <w:sz w:val="20"/>
              </w:rPr>
              <w:t>.</w:t>
            </w:r>
          </w:p>
        </w:tc>
      </w:tr>
      <w:tr w:rsidR="00D475E3" w14:paraId="0BB99DE7" w14:textId="77777777" w:rsidTr="00E1330F">
        <w:tc>
          <w:tcPr>
            <w:tcW w:w="1134" w:type="dxa"/>
          </w:tcPr>
          <w:p w14:paraId="21159578" w14:textId="05503F4D" w:rsidR="00D475E3" w:rsidRPr="00BF6988" w:rsidRDefault="00D475E3" w:rsidP="00E1330F">
            <w:pPr>
              <w:rPr>
                <w:bCs/>
                <w:sz w:val="20"/>
              </w:rPr>
            </w:pPr>
            <w:r w:rsidRPr="00997EDA">
              <w:rPr>
                <w:bCs/>
                <w:sz w:val="20"/>
              </w:rPr>
              <w:t>4.</w:t>
            </w:r>
            <w:r w:rsidR="006B4231">
              <w:rPr>
                <w:bCs/>
                <w:sz w:val="20"/>
              </w:rPr>
              <w:t>4</w:t>
            </w:r>
            <w:r w:rsidRPr="00997EDA">
              <w:rPr>
                <w:bCs/>
                <w:sz w:val="20"/>
              </w:rPr>
              <w:t>.</w:t>
            </w:r>
            <w:r>
              <w:rPr>
                <w:bCs/>
                <w:sz w:val="20"/>
              </w:rPr>
              <w:t>3</w:t>
            </w:r>
          </w:p>
        </w:tc>
        <w:tc>
          <w:tcPr>
            <w:tcW w:w="7938" w:type="dxa"/>
          </w:tcPr>
          <w:p w14:paraId="1E11BFB2" w14:textId="77543637" w:rsidR="00D475E3" w:rsidRPr="001063BB" w:rsidRDefault="00D475E3" w:rsidP="00D475E3">
            <w:pPr>
              <w:rPr>
                <w:sz w:val="20"/>
              </w:rPr>
            </w:pPr>
            <w:r w:rsidRPr="00B52C28">
              <w:rPr>
                <w:sz w:val="20"/>
              </w:rPr>
              <w:t xml:space="preserve">Een </w:t>
            </w:r>
            <w:r>
              <w:rPr>
                <w:sz w:val="20"/>
              </w:rPr>
              <w:t>debietmeter</w:t>
            </w:r>
            <w:r w:rsidRPr="00B52C28">
              <w:rPr>
                <w:sz w:val="20"/>
              </w:rPr>
              <w:t xml:space="preserve"> is geschikt voor </w:t>
            </w:r>
            <w:r>
              <w:rPr>
                <w:sz w:val="20"/>
              </w:rPr>
              <w:t xml:space="preserve">een werkende </w:t>
            </w:r>
            <w:r w:rsidRPr="00B52C28">
              <w:rPr>
                <w:sz w:val="20"/>
              </w:rPr>
              <w:t xml:space="preserve">aansluiting van een </w:t>
            </w:r>
            <w:r>
              <w:rPr>
                <w:sz w:val="20"/>
              </w:rPr>
              <w:t xml:space="preserve">digitaal </w:t>
            </w:r>
            <w:proofErr w:type="spellStart"/>
            <w:r>
              <w:rPr>
                <w:sz w:val="20"/>
              </w:rPr>
              <w:t>pulscontact</w:t>
            </w:r>
            <w:proofErr w:type="spellEnd"/>
            <w:r>
              <w:rPr>
                <w:sz w:val="20"/>
              </w:rPr>
              <w:t>, waarbij iedere puls een vast gepasseerd volume representeert.</w:t>
            </w:r>
          </w:p>
          <w:p w14:paraId="29F3DEDD" w14:textId="77777777" w:rsidR="00D475E3" w:rsidRDefault="00D475E3" w:rsidP="00E1330F">
            <w:pPr>
              <w:tabs>
                <w:tab w:val="clear" w:pos="-1440"/>
                <w:tab w:val="clear" w:pos="-720"/>
                <w:tab w:val="clear" w:pos="0"/>
                <w:tab w:val="clear" w:pos="380"/>
              </w:tabs>
              <w:suppressAutoHyphens/>
              <w:spacing w:line="252" w:lineRule="atLeast"/>
              <w:ind w:left="301"/>
            </w:pPr>
          </w:p>
        </w:tc>
      </w:tr>
      <w:tr w:rsidR="008857DB" w14:paraId="6683E66F" w14:textId="77777777" w:rsidTr="00E1330F">
        <w:tc>
          <w:tcPr>
            <w:tcW w:w="1134" w:type="dxa"/>
          </w:tcPr>
          <w:p w14:paraId="30040F1E" w14:textId="7A733A68" w:rsidR="008857DB" w:rsidRPr="00997EDA" w:rsidRDefault="008857DB" w:rsidP="00E1330F">
            <w:pPr>
              <w:rPr>
                <w:bCs/>
              </w:rPr>
            </w:pPr>
            <w:r w:rsidRPr="008857DB">
              <w:rPr>
                <w:bCs/>
                <w:sz w:val="20"/>
                <w:szCs w:val="18"/>
              </w:rPr>
              <w:lastRenderedPageBreak/>
              <w:t xml:space="preserve">4.4.4 </w:t>
            </w:r>
          </w:p>
        </w:tc>
        <w:tc>
          <w:tcPr>
            <w:tcW w:w="7938" w:type="dxa"/>
          </w:tcPr>
          <w:p w14:paraId="3194B46C" w14:textId="77777777" w:rsidR="008857DB" w:rsidRPr="001063BB" w:rsidRDefault="008857DB" w:rsidP="008857DB">
            <w:pPr>
              <w:rPr>
                <w:sz w:val="20"/>
              </w:rPr>
            </w:pPr>
            <w:r w:rsidRPr="00B52C28">
              <w:rPr>
                <w:sz w:val="20"/>
              </w:rPr>
              <w:t xml:space="preserve">Een </w:t>
            </w:r>
            <w:r>
              <w:rPr>
                <w:sz w:val="20"/>
              </w:rPr>
              <w:t>debietmeter</w:t>
            </w:r>
            <w:r w:rsidRPr="00B52C28">
              <w:rPr>
                <w:sz w:val="20"/>
              </w:rPr>
              <w:t xml:space="preserve"> is geschikt voor </w:t>
            </w:r>
            <w:r>
              <w:rPr>
                <w:sz w:val="20"/>
              </w:rPr>
              <w:t xml:space="preserve">een werkende </w:t>
            </w:r>
            <w:r w:rsidRPr="00B52C28">
              <w:rPr>
                <w:sz w:val="20"/>
              </w:rPr>
              <w:t xml:space="preserve">aansluiting van een </w:t>
            </w:r>
            <w:r>
              <w:rPr>
                <w:sz w:val="20"/>
              </w:rPr>
              <w:t>digitaal contact, waarmee de richting van het vast gepasseerd volume aangegeven wordt.</w:t>
            </w:r>
          </w:p>
          <w:p w14:paraId="26C4C9F1" w14:textId="77777777" w:rsidR="008857DB" w:rsidRPr="00B52C28" w:rsidRDefault="008857DB" w:rsidP="00D475E3"/>
        </w:tc>
      </w:tr>
      <w:tr w:rsidR="00DE2035" w14:paraId="5848BCCC" w14:textId="77777777" w:rsidTr="00E1330F">
        <w:tc>
          <w:tcPr>
            <w:tcW w:w="1134" w:type="dxa"/>
          </w:tcPr>
          <w:p w14:paraId="0E4B990D" w14:textId="575FCEE3" w:rsidR="00DE2035" w:rsidRPr="00BF6988" w:rsidRDefault="00DE2035" w:rsidP="00DE2035">
            <w:pPr>
              <w:rPr>
                <w:bCs/>
                <w:sz w:val="20"/>
              </w:rPr>
            </w:pPr>
            <w:r w:rsidRPr="00997EDA">
              <w:rPr>
                <w:bCs/>
                <w:sz w:val="20"/>
              </w:rPr>
              <w:t>4.</w:t>
            </w:r>
            <w:r w:rsidR="006B4231">
              <w:rPr>
                <w:bCs/>
                <w:sz w:val="20"/>
              </w:rPr>
              <w:t>4</w:t>
            </w:r>
            <w:r w:rsidR="00D475E3">
              <w:rPr>
                <w:bCs/>
                <w:sz w:val="20"/>
              </w:rPr>
              <w:t>.</w:t>
            </w:r>
            <w:r w:rsidR="008857DB">
              <w:rPr>
                <w:bCs/>
                <w:sz w:val="20"/>
              </w:rPr>
              <w:t>5</w:t>
            </w:r>
          </w:p>
        </w:tc>
        <w:tc>
          <w:tcPr>
            <w:tcW w:w="7938" w:type="dxa"/>
          </w:tcPr>
          <w:p w14:paraId="053B41F2" w14:textId="77777777" w:rsidR="00DE2035" w:rsidRDefault="00DE2035" w:rsidP="00DE2035">
            <w:pPr>
              <w:rPr>
                <w:sz w:val="20"/>
              </w:rPr>
            </w:pPr>
            <w:r w:rsidRPr="00B52C28">
              <w:rPr>
                <w:sz w:val="20"/>
              </w:rPr>
              <w:t xml:space="preserve">Een </w:t>
            </w:r>
            <w:r>
              <w:rPr>
                <w:sz w:val="20"/>
              </w:rPr>
              <w:t>debietmeter</w:t>
            </w:r>
            <w:r w:rsidRPr="00B52C28">
              <w:rPr>
                <w:sz w:val="20"/>
              </w:rPr>
              <w:t xml:space="preserve"> is geschikt voor </w:t>
            </w:r>
            <w:r>
              <w:rPr>
                <w:sz w:val="20"/>
              </w:rPr>
              <w:t xml:space="preserve">een werkende </w:t>
            </w:r>
            <w:r w:rsidRPr="00B52C28">
              <w:rPr>
                <w:sz w:val="20"/>
              </w:rPr>
              <w:t xml:space="preserve">aansluiting van een </w:t>
            </w:r>
            <w:r>
              <w:rPr>
                <w:sz w:val="20"/>
              </w:rPr>
              <w:t xml:space="preserve">digitaal contact </w:t>
            </w:r>
            <w:r w:rsidRPr="001519B3">
              <w:rPr>
                <w:sz w:val="20"/>
              </w:rPr>
              <w:t>dat de status ‘functioneert niet g</w:t>
            </w:r>
            <w:r>
              <w:rPr>
                <w:sz w:val="20"/>
              </w:rPr>
              <w:t>o</w:t>
            </w:r>
            <w:r w:rsidRPr="001519B3">
              <w:rPr>
                <w:sz w:val="20"/>
              </w:rPr>
              <w:t>ed</w:t>
            </w:r>
            <w:r>
              <w:rPr>
                <w:sz w:val="20"/>
              </w:rPr>
              <w:t>,</w:t>
            </w:r>
            <w:r w:rsidRPr="001519B3">
              <w:rPr>
                <w:sz w:val="20"/>
              </w:rPr>
              <w:t xml:space="preserve"> direct aandacht nodig’ </w:t>
            </w:r>
            <w:r>
              <w:rPr>
                <w:sz w:val="20"/>
              </w:rPr>
              <w:t>van de debietmeter weergeeft:</w:t>
            </w:r>
          </w:p>
          <w:p w14:paraId="4D5D998F"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Potentiaalvrij.</w:t>
            </w:r>
          </w:p>
          <w:p w14:paraId="1AD8E914"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PNP of NPN.</w:t>
            </w:r>
          </w:p>
          <w:p w14:paraId="0E726DD9" w14:textId="77777777" w:rsidR="00DE2035" w:rsidRPr="001063BB"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 xml:space="preserve">Maximaal 250 </w:t>
            </w:r>
            <w:proofErr w:type="spellStart"/>
            <w:r>
              <w:rPr>
                <w:sz w:val="20"/>
              </w:rPr>
              <w:t>mA.</w:t>
            </w:r>
            <w:proofErr w:type="spellEnd"/>
          </w:p>
          <w:p w14:paraId="56ECDF8B" w14:textId="77777777" w:rsidR="00DE2035" w:rsidRDefault="00DE2035" w:rsidP="00DE2035">
            <w:pPr>
              <w:tabs>
                <w:tab w:val="clear" w:pos="-1440"/>
                <w:tab w:val="clear" w:pos="-720"/>
                <w:tab w:val="clear" w:pos="0"/>
                <w:tab w:val="clear" w:pos="380"/>
              </w:tabs>
              <w:suppressAutoHyphens/>
              <w:spacing w:line="252" w:lineRule="atLeast"/>
              <w:ind w:left="301"/>
            </w:pPr>
          </w:p>
        </w:tc>
      </w:tr>
      <w:tr w:rsidR="00DE2035" w14:paraId="7A9AB863" w14:textId="77777777" w:rsidTr="00E1330F">
        <w:tc>
          <w:tcPr>
            <w:tcW w:w="1134" w:type="dxa"/>
          </w:tcPr>
          <w:p w14:paraId="797FCE20" w14:textId="799B0C66" w:rsidR="00DE2035" w:rsidRPr="00BF6988" w:rsidRDefault="00DE2035" w:rsidP="00DE2035">
            <w:pPr>
              <w:rPr>
                <w:bCs/>
                <w:sz w:val="20"/>
              </w:rPr>
            </w:pPr>
            <w:r w:rsidRPr="00997EDA">
              <w:rPr>
                <w:bCs/>
                <w:sz w:val="20"/>
              </w:rPr>
              <w:t>4.</w:t>
            </w:r>
            <w:r w:rsidR="006B4231">
              <w:rPr>
                <w:bCs/>
                <w:sz w:val="20"/>
              </w:rPr>
              <w:t>4</w:t>
            </w:r>
            <w:r w:rsidRPr="00997EDA">
              <w:rPr>
                <w:bCs/>
                <w:sz w:val="20"/>
              </w:rPr>
              <w:t>.</w:t>
            </w:r>
            <w:r w:rsidR="008857DB">
              <w:rPr>
                <w:bCs/>
                <w:sz w:val="20"/>
              </w:rPr>
              <w:t>6</w:t>
            </w:r>
          </w:p>
        </w:tc>
        <w:tc>
          <w:tcPr>
            <w:tcW w:w="7938" w:type="dxa"/>
          </w:tcPr>
          <w:p w14:paraId="371390AB" w14:textId="77777777" w:rsidR="00DE2035" w:rsidRDefault="00DE2035" w:rsidP="00DE2035">
            <w:pPr>
              <w:rPr>
                <w:sz w:val="20"/>
              </w:rPr>
            </w:pPr>
            <w:r w:rsidRPr="00B52C28">
              <w:rPr>
                <w:sz w:val="20"/>
              </w:rPr>
              <w:t xml:space="preserve">Een </w:t>
            </w:r>
            <w:r>
              <w:rPr>
                <w:sz w:val="20"/>
              </w:rPr>
              <w:t>debietmeter</w:t>
            </w:r>
            <w:r w:rsidRPr="00B52C28">
              <w:rPr>
                <w:sz w:val="20"/>
              </w:rPr>
              <w:t xml:space="preserve"> is geschikt voor </w:t>
            </w:r>
            <w:r>
              <w:rPr>
                <w:sz w:val="20"/>
              </w:rPr>
              <w:t xml:space="preserve">een werkende </w:t>
            </w:r>
            <w:r w:rsidRPr="00B52C28">
              <w:rPr>
                <w:sz w:val="20"/>
              </w:rPr>
              <w:t xml:space="preserve">aansluiting van </w:t>
            </w:r>
            <w:r>
              <w:rPr>
                <w:sz w:val="20"/>
              </w:rPr>
              <w:t>de volgende</w:t>
            </w:r>
            <w:r w:rsidRPr="00B52C28">
              <w:rPr>
                <w:sz w:val="20"/>
              </w:rPr>
              <w:t xml:space="preserve"> </w:t>
            </w:r>
            <w:proofErr w:type="spellStart"/>
            <w:r>
              <w:rPr>
                <w:sz w:val="20"/>
              </w:rPr>
              <w:t>veldbuscommunicatienetwerken</w:t>
            </w:r>
            <w:proofErr w:type="spellEnd"/>
            <w:r>
              <w:rPr>
                <w:sz w:val="20"/>
              </w:rPr>
              <w:t>:</w:t>
            </w:r>
          </w:p>
          <w:p w14:paraId="04A1D175"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HART.</w:t>
            </w:r>
          </w:p>
          <w:p w14:paraId="4EED271B"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Pr>
                <w:sz w:val="20"/>
              </w:rPr>
              <w:t>PROFIBUS DP.</w:t>
            </w:r>
          </w:p>
          <w:p w14:paraId="7B021A16"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proofErr w:type="spellStart"/>
            <w:r>
              <w:rPr>
                <w:sz w:val="20"/>
              </w:rPr>
              <w:t>EtherNet</w:t>
            </w:r>
            <w:proofErr w:type="spellEnd"/>
            <w:r>
              <w:rPr>
                <w:sz w:val="20"/>
              </w:rPr>
              <w:t xml:space="preserve"> IP.</w:t>
            </w:r>
          </w:p>
          <w:p w14:paraId="0F35A01E" w14:textId="0A8FC6DB" w:rsidR="006D044C" w:rsidRPr="006D044C" w:rsidRDefault="00DE2035" w:rsidP="006D044C">
            <w:pPr>
              <w:numPr>
                <w:ilvl w:val="0"/>
                <w:numId w:val="2"/>
              </w:numPr>
              <w:tabs>
                <w:tab w:val="clear" w:pos="-1440"/>
                <w:tab w:val="clear" w:pos="-720"/>
                <w:tab w:val="clear" w:pos="0"/>
                <w:tab w:val="clear" w:pos="380"/>
              </w:tabs>
              <w:suppressAutoHyphens/>
              <w:spacing w:line="252" w:lineRule="atLeast"/>
            </w:pPr>
            <w:r w:rsidRPr="006D044C">
              <w:rPr>
                <w:sz w:val="20"/>
              </w:rPr>
              <w:t>MODBUS</w:t>
            </w:r>
            <w:r w:rsidR="006D044C" w:rsidRPr="006D044C">
              <w:rPr>
                <w:sz w:val="20"/>
              </w:rPr>
              <w:t xml:space="preserve"> TCP/IP (na overleg/toestemming Opdrachtgever eventueel RS485).</w:t>
            </w:r>
          </w:p>
          <w:p w14:paraId="174C64CF" w14:textId="0708997E" w:rsidR="006D044C" w:rsidRPr="006D044C" w:rsidRDefault="006D044C" w:rsidP="006D044C">
            <w:pPr>
              <w:numPr>
                <w:ilvl w:val="0"/>
                <w:numId w:val="2"/>
              </w:numPr>
              <w:tabs>
                <w:tab w:val="clear" w:pos="-1440"/>
                <w:tab w:val="clear" w:pos="-720"/>
                <w:tab w:val="clear" w:pos="0"/>
                <w:tab w:val="clear" w:pos="380"/>
              </w:tabs>
              <w:suppressAutoHyphens/>
              <w:spacing w:line="252" w:lineRule="atLeast"/>
            </w:pPr>
            <w:proofErr w:type="spellStart"/>
            <w:r w:rsidRPr="006D044C">
              <w:rPr>
                <w:sz w:val="20"/>
              </w:rPr>
              <w:t>Profinet</w:t>
            </w:r>
            <w:proofErr w:type="spellEnd"/>
            <w:r w:rsidRPr="006D044C">
              <w:rPr>
                <w:sz w:val="20"/>
              </w:rPr>
              <w:t>.</w:t>
            </w:r>
          </w:p>
          <w:p w14:paraId="1AAFB1AF" w14:textId="6B0702F0" w:rsidR="00DE2035" w:rsidRPr="006D044C" w:rsidRDefault="006D044C" w:rsidP="006D044C">
            <w:pPr>
              <w:numPr>
                <w:ilvl w:val="0"/>
                <w:numId w:val="2"/>
              </w:numPr>
              <w:tabs>
                <w:tab w:val="clear" w:pos="-1440"/>
                <w:tab w:val="clear" w:pos="-720"/>
                <w:tab w:val="clear" w:pos="0"/>
                <w:tab w:val="clear" w:pos="380"/>
              </w:tabs>
              <w:suppressAutoHyphens/>
              <w:spacing w:line="252" w:lineRule="atLeast"/>
              <w:rPr>
                <w:sz w:val="20"/>
              </w:rPr>
            </w:pPr>
            <w:r w:rsidRPr="006D044C">
              <w:rPr>
                <w:sz w:val="20"/>
              </w:rPr>
              <w:t>I/O link.</w:t>
            </w:r>
          </w:p>
          <w:p w14:paraId="61404B6E" w14:textId="77777777" w:rsidR="00DE2035" w:rsidRDefault="00DE2035" w:rsidP="00DE2035">
            <w:pPr>
              <w:tabs>
                <w:tab w:val="clear" w:pos="-1440"/>
                <w:tab w:val="clear" w:pos="-720"/>
                <w:tab w:val="clear" w:pos="0"/>
                <w:tab w:val="clear" w:pos="380"/>
              </w:tabs>
              <w:suppressAutoHyphens/>
              <w:spacing w:line="252" w:lineRule="atLeast"/>
              <w:ind w:left="301"/>
            </w:pPr>
          </w:p>
        </w:tc>
      </w:tr>
      <w:tr w:rsidR="00DE2035" w14:paraId="5D3C4B39" w14:textId="77777777" w:rsidTr="00E1330F">
        <w:tc>
          <w:tcPr>
            <w:tcW w:w="1134" w:type="dxa"/>
          </w:tcPr>
          <w:p w14:paraId="1CA0B0B8" w14:textId="0C2DB95A" w:rsidR="00DE2035" w:rsidRPr="00BF6988" w:rsidRDefault="00DE2035" w:rsidP="00DE2035">
            <w:pPr>
              <w:rPr>
                <w:bCs/>
                <w:sz w:val="20"/>
              </w:rPr>
            </w:pPr>
            <w:r w:rsidRPr="00997EDA">
              <w:rPr>
                <w:bCs/>
                <w:sz w:val="20"/>
              </w:rPr>
              <w:t>4.</w:t>
            </w:r>
            <w:r w:rsidR="006B4231">
              <w:rPr>
                <w:bCs/>
                <w:sz w:val="20"/>
              </w:rPr>
              <w:t>4</w:t>
            </w:r>
            <w:r w:rsidRPr="00997EDA">
              <w:rPr>
                <w:bCs/>
                <w:sz w:val="20"/>
              </w:rPr>
              <w:t>.</w:t>
            </w:r>
            <w:r w:rsidR="008857DB">
              <w:rPr>
                <w:bCs/>
                <w:sz w:val="20"/>
              </w:rPr>
              <w:t>7</w:t>
            </w:r>
          </w:p>
        </w:tc>
        <w:tc>
          <w:tcPr>
            <w:tcW w:w="7938" w:type="dxa"/>
          </w:tcPr>
          <w:p w14:paraId="5BA834F8" w14:textId="77777777" w:rsidR="00DE2035" w:rsidRDefault="00DE2035" w:rsidP="00DE2035">
            <w:pPr>
              <w:rPr>
                <w:sz w:val="20"/>
              </w:rPr>
            </w:pPr>
            <w:r w:rsidRPr="00B31A9A">
              <w:rPr>
                <w:sz w:val="20"/>
              </w:rPr>
              <w:t>Meetversterkers die op het terrein in de buitenlucht zijn opgesteld, zijn voorzien van geïntegreerde overspanningsbeveiligingen.</w:t>
            </w:r>
          </w:p>
          <w:p w14:paraId="5F04FBCA" w14:textId="77777777" w:rsidR="00DE2035" w:rsidRDefault="00DE2035" w:rsidP="00DE2035">
            <w:pPr>
              <w:tabs>
                <w:tab w:val="clear" w:pos="-1440"/>
                <w:tab w:val="clear" w:pos="-720"/>
                <w:tab w:val="clear" w:pos="0"/>
                <w:tab w:val="clear" w:pos="380"/>
              </w:tabs>
              <w:suppressAutoHyphens/>
              <w:spacing w:line="252" w:lineRule="atLeast"/>
              <w:ind w:left="301"/>
            </w:pPr>
          </w:p>
        </w:tc>
      </w:tr>
    </w:tbl>
    <w:p w14:paraId="7049931E" w14:textId="77777777" w:rsidR="00246A3A" w:rsidRDefault="00246A3A" w:rsidP="00577345"/>
    <w:p w14:paraId="4094E9BB" w14:textId="77777777" w:rsidR="00577345" w:rsidRDefault="00577345" w:rsidP="00577345">
      <w:pPr>
        <w:pStyle w:val="Kop2"/>
      </w:pPr>
      <w:bookmarkStart w:id="25" w:name="_Toc102639209"/>
      <w:r>
        <w:t>Eisen aan dataontsluiting</w:t>
      </w:r>
      <w:bookmarkEnd w:id="25"/>
      <w:r>
        <w:t xml:space="preserve"> </w:t>
      </w:r>
    </w:p>
    <w:p w14:paraId="2BD79110" w14:textId="77777777" w:rsidR="00577345" w:rsidRDefault="00577345" w:rsidP="00577345">
      <w:bookmarkStart w:id="26" w:name="_Hlk79998834"/>
      <w:r>
        <w:t>De dataontsluiting betreft de verwerking van meetdata uit debietmeters tot informatie. Er wordt onderscheid gemaakt in twee soorten meetdata uit debietmeters:</w:t>
      </w:r>
    </w:p>
    <w:p w14:paraId="07E4DC65" w14:textId="655C3A47" w:rsidR="00577345" w:rsidRDefault="00577345" w:rsidP="00577345">
      <w:pPr>
        <w:numPr>
          <w:ilvl w:val="0"/>
          <w:numId w:val="2"/>
        </w:numPr>
        <w:tabs>
          <w:tab w:val="clear" w:pos="-1440"/>
          <w:tab w:val="clear" w:pos="-720"/>
          <w:tab w:val="clear" w:pos="0"/>
          <w:tab w:val="clear" w:pos="380"/>
        </w:tabs>
        <w:suppressAutoHyphens/>
        <w:spacing w:line="252" w:lineRule="atLeast"/>
      </w:pPr>
      <w:r>
        <w:t>Procesdata: Opdrachtgever gebruikt de procesdata voor de procesbesturing en voor de procesvoering van de waterketenprocessen in de CPK en lokaal op de</w:t>
      </w:r>
      <w:r w:rsidR="004E3CC1">
        <w:t xml:space="preserve"> </w:t>
      </w:r>
      <w:proofErr w:type="spellStart"/>
      <w:r w:rsidR="004E3CC1">
        <w:t>AWZI’s</w:t>
      </w:r>
      <w:proofErr w:type="spellEnd"/>
      <w:r w:rsidR="004E3CC1">
        <w:t xml:space="preserve"> en </w:t>
      </w:r>
      <w:proofErr w:type="spellStart"/>
      <w:r w:rsidR="004E3CC1">
        <w:t>AWTG’s</w:t>
      </w:r>
      <w:proofErr w:type="spellEnd"/>
      <w:r>
        <w:t xml:space="preserve">. </w:t>
      </w:r>
    </w:p>
    <w:p w14:paraId="71E7D067" w14:textId="77777777" w:rsidR="00577345" w:rsidRDefault="00577345" w:rsidP="00577345">
      <w:pPr>
        <w:numPr>
          <w:ilvl w:val="0"/>
          <w:numId w:val="2"/>
        </w:numPr>
        <w:tabs>
          <w:tab w:val="clear" w:pos="-1440"/>
          <w:tab w:val="clear" w:pos="-720"/>
          <w:tab w:val="clear" w:pos="0"/>
          <w:tab w:val="clear" w:pos="380"/>
        </w:tabs>
        <w:suppressAutoHyphens/>
        <w:spacing w:line="252" w:lineRule="atLeast"/>
      </w:pPr>
      <w:r>
        <w:t>Beheerdata: Opdrachtgever gebruikt de beheerdata voor het inzicht in alle vormen van onderhoud (verzorgend, preventief, correctief etc.) van debietmeters op de assets.</w:t>
      </w:r>
    </w:p>
    <w:p w14:paraId="6532E4B8" w14:textId="2D119030" w:rsidR="00577345" w:rsidRDefault="00577345" w:rsidP="00577345"/>
    <w:p w14:paraId="15D53D3C" w14:textId="73D78D44" w:rsidR="00F958B7" w:rsidRDefault="00F958B7" w:rsidP="00577345">
      <w:r>
        <w:t xml:space="preserve">Van deze twee soorten meetdata valt beheerdata op dit moment buiten de scope van de opdracht. In de toekomst wil Opdrachtgever wel de mogelijkheid hebben dit verder met Opdrachtnemer uit te werken. </w:t>
      </w:r>
    </w:p>
    <w:bookmarkEnd w:id="26"/>
    <w:p w14:paraId="5E2E1F1E" w14:textId="77777777" w:rsidR="00AF158B" w:rsidRDefault="00AF158B" w:rsidP="00577345"/>
    <w:p w14:paraId="6B9957BA" w14:textId="6C63264A" w:rsidR="00056241" w:rsidRDefault="00056241">
      <w:pPr>
        <w:tabs>
          <w:tab w:val="clear" w:pos="-1440"/>
          <w:tab w:val="clear" w:pos="-720"/>
          <w:tab w:val="clear" w:pos="0"/>
          <w:tab w:val="clear" w:pos="380"/>
        </w:tabs>
      </w:pPr>
      <w:r>
        <w:br w:type="page"/>
      </w:r>
    </w:p>
    <w:tbl>
      <w:tblPr>
        <w:tblStyle w:val="Tabelraster"/>
        <w:tblW w:w="9072" w:type="dxa"/>
        <w:tblInd w:w="108" w:type="dxa"/>
        <w:tblLayout w:type="fixed"/>
        <w:tblLook w:val="04A0" w:firstRow="1" w:lastRow="0" w:firstColumn="1" w:lastColumn="0" w:noHBand="0" w:noVBand="1"/>
      </w:tblPr>
      <w:tblGrid>
        <w:gridCol w:w="1134"/>
        <w:gridCol w:w="7938"/>
      </w:tblGrid>
      <w:tr w:rsidR="00577345" w:rsidRPr="00BB25FC" w14:paraId="26D12EE6" w14:textId="77777777" w:rsidTr="00E1330F">
        <w:tc>
          <w:tcPr>
            <w:tcW w:w="1134" w:type="dxa"/>
            <w:shd w:val="clear" w:color="auto" w:fill="BFBFBF" w:themeFill="background1" w:themeFillShade="BF"/>
          </w:tcPr>
          <w:p w14:paraId="74C765CA" w14:textId="77777777" w:rsidR="00577345" w:rsidRPr="00BB25FC" w:rsidRDefault="00577345" w:rsidP="00E1330F">
            <w:pPr>
              <w:rPr>
                <w:b/>
                <w:sz w:val="20"/>
              </w:rPr>
            </w:pPr>
            <w:r w:rsidRPr="00BB25FC">
              <w:rPr>
                <w:b/>
                <w:sz w:val="20"/>
              </w:rPr>
              <w:lastRenderedPageBreak/>
              <w:t>Nr.</w:t>
            </w:r>
          </w:p>
        </w:tc>
        <w:tc>
          <w:tcPr>
            <w:tcW w:w="7938" w:type="dxa"/>
            <w:shd w:val="clear" w:color="auto" w:fill="BFBFBF" w:themeFill="background1" w:themeFillShade="BF"/>
          </w:tcPr>
          <w:p w14:paraId="2098F3E4" w14:textId="77777777" w:rsidR="00577345" w:rsidRPr="00BB25FC" w:rsidRDefault="00577345" w:rsidP="00E1330F">
            <w:pPr>
              <w:rPr>
                <w:b/>
                <w:sz w:val="20"/>
              </w:rPr>
            </w:pPr>
            <w:r w:rsidRPr="00BB25FC">
              <w:rPr>
                <w:b/>
                <w:sz w:val="20"/>
              </w:rPr>
              <w:t>Eis</w:t>
            </w:r>
          </w:p>
        </w:tc>
      </w:tr>
      <w:tr w:rsidR="00577345" w14:paraId="787520A1" w14:textId="77777777" w:rsidTr="00E1330F">
        <w:tc>
          <w:tcPr>
            <w:tcW w:w="1134" w:type="dxa"/>
          </w:tcPr>
          <w:p w14:paraId="4200E274" w14:textId="7245B8BD" w:rsidR="00577345" w:rsidRPr="00BF6988" w:rsidRDefault="00DE2035" w:rsidP="00E1330F">
            <w:pPr>
              <w:rPr>
                <w:bCs/>
                <w:sz w:val="20"/>
              </w:rPr>
            </w:pPr>
            <w:r>
              <w:rPr>
                <w:bCs/>
                <w:sz w:val="20"/>
              </w:rPr>
              <w:t>4.</w:t>
            </w:r>
            <w:r w:rsidR="006B4231">
              <w:rPr>
                <w:bCs/>
                <w:sz w:val="20"/>
              </w:rPr>
              <w:t>5</w:t>
            </w:r>
            <w:r>
              <w:rPr>
                <w:bCs/>
                <w:sz w:val="20"/>
              </w:rPr>
              <w:t>.1</w:t>
            </w:r>
          </w:p>
        </w:tc>
        <w:tc>
          <w:tcPr>
            <w:tcW w:w="7938" w:type="dxa"/>
          </w:tcPr>
          <w:p w14:paraId="36FC5F1F" w14:textId="77777777" w:rsidR="00577345" w:rsidRPr="00915AC9" w:rsidRDefault="00577345" w:rsidP="00E1330F">
            <w:pPr>
              <w:rPr>
                <w:sz w:val="20"/>
              </w:rPr>
            </w:pPr>
            <w:r w:rsidRPr="00915AC9">
              <w:rPr>
                <w:sz w:val="20"/>
              </w:rPr>
              <w:t xml:space="preserve">De </w:t>
            </w:r>
            <w:r>
              <w:rPr>
                <w:sz w:val="20"/>
              </w:rPr>
              <w:t>IT-architectuur</w:t>
            </w:r>
            <w:r w:rsidRPr="00915AC9">
              <w:rPr>
                <w:sz w:val="20"/>
              </w:rPr>
              <w:t xml:space="preserve"> </w:t>
            </w:r>
            <w:r>
              <w:rPr>
                <w:sz w:val="20"/>
              </w:rPr>
              <w:t>van debietmeters</w:t>
            </w:r>
            <w:r w:rsidRPr="00915AC9">
              <w:rPr>
                <w:sz w:val="20"/>
              </w:rPr>
              <w:t xml:space="preserve"> is weergegeven in </w:t>
            </w:r>
            <w:r>
              <w:rPr>
                <w:sz w:val="20"/>
              </w:rPr>
              <w:t>navolgende</w:t>
            </w:r>
            <w:r w:rsidRPr="00915AC9">
              <w:rPr>
                <w:sz w:val="20"/>
              </w:rPr>
              <w:t xml:space="preserve"> figuur.</w:t>
            </w:r>
          </w:p>
          <w:p w14:paraId="0ADA0015" w14:textId="169B6961" w:rsidR="00577345" w:rsidRDefault="00A530E1" w:rsidP="00E1330F">
            <w:r>
              <w:rPr>
                <w:sz w:val="20"/>
              </w:rPr>
              <w:object w:dxaOrig="4590" w:dyaOrig="8370" w14:anchorId="41F52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352.5pt" o:ole="">
                  <v:imagedata r:id="rId10" o:title=""/>
                </v:shape>
                <o:OLEObject Type="Embed" ProgID="PBrush" ShapeID="_x0000_i1025" DrawAspect="Content" ObjectID="_1716622657" r:id="rId11"/>
              </w:object>
            </w:r>
          </w:p>
          <w:p w14:paraId="40863A3E" w14:textId="1DFF80FA" w:rsidR="00577345" w:rsidRDefault="00577345" w:rsidP="00E1330F">
            <w:pPr>
              <w:jc w:val="center"/>
            </w:pPr>
          </w:p>
        </w:tc>
      </w:tr>
      <w:tr w:rsidR="00DE2035" w14:paraId="50D1229D" w14:textId="77777777" w:rsidTr="00E1330F">
        <w:tc>
          <w:tcPr>
            <w:tcW w:w="1134" w:type="dxa"/>
          </w:tcPr>
          <w:p w14:paraId="4071C4F6" w14:textId="13FDDD1A" w:rsidR="00DE2035" w:rsidRPr="00BF6988" w:rsidRDefault="00DE2035" w:rsidP="00DE2035">
            <w:pPr>
              <w:rPr>
                <w:bCs/>
                <w:sz w:val="20"/>
              </w:rPr>
            </w:pPr>
            <w:r w:rsidRPr="00FD3DFD">
              <w:rPr>
                <w:bCs/>
                <w:sz w:val="20"/>
              </w:rPr>
              <w:t>4.</w:t>
            </w:r>
            <w:r w:rsidR="006B4231">
              <w:rPr>
                <w:bCs/>
                <w:sz w:val="20"/>
              </w:rPr>
              <w:t>5</w:t>
            </w:r>
            <w:r w:rsidRPr="00FD3DFD">
              <w:rPr>
                <w:bCs/>
                <w:sz w:val="20"/>
              </w:rPr>
              <w:t>.</w:t>
            </w:r>
            <w:r>
              <w:rPr>
                <w:bCs/>
                <w:sz w:val="20"/>
              </w:rPr>
              <w:t>2</w:t>
            </w:r>
          </w:p>
        </w:tc>
        <w:tc>
          <w:tcPr>
            <w:tcW w:w="7938" w:type="dxa"/>
          </w:tcPr>
          <w:p w14:paraId="679DF099" w14:textId="255ACDF9" w:rsidR="00DE2035" w:rsidRPr="00422D07" w:rsidRDefault="00DE2035" w:rsidP="00DE2035">
            <w:pPr>
              <w:rPr>
                <w:sz w:val="20"/>
              </w:rPr>
            </w:pPr>
            <w:r w:rsidRPr="00422D07">
              <w:rPr>
                <w:sz w:val="20"/>
              </w:rPr>
              <w:t xml:space="preserve">Procesdata uit </w:t>
            </w:r>
            <w:r>
              <w:rPr>
                <w:sz w:val="20"/>
              </w:rPr>
              <w:t>debietmeters</w:t>
            </w:r>
            <w:r w:rsidRPr="00422D07">
              <w:rPr>
                <w:sz w:val="20"/>
              </w:rPr>
              <w:t xml:space="preserve"> is via procesautomatisering van </w:t>
            </w:r>
            <w:r>
              <w:rPr>
                <w:sz w:val="20"/>
              </w:rPr>
              <w:t xml:space="preserve">de </w:t>
            </w:r>
            <w:r w:rsidRPr="00422D07">
              <w:rPr>
                <w:sz w:val="20"/>
              </w:rPr>
              <w:t>Opdrachtgever ontsloten naar de BBS</w:t>
            </w:r>
            <w:r>
              <w:rPr>
                <w:sz w:val="20"/>
              </w:rPr>
              <w:t>’en van de CPK waterketen.</w:t>
            </w:r>
          </w:p>
          <w:p w14:paraId="3124189E" w14:textId="77777777" w:rsidR="00DE2035" w:rsidRPr="00915AC9" w:rsidRDefault="00DE2035" w:rsidP="00DE2035">
            <w:pPr>
              <w:tabs>
                <w:tab w:val="clear" w:pos="-1440"/>
                <w:tab w:val="clear" w:pos="-720"/>
                <w:tab w:val="clear" w:pos="0"/>
                <w:tab w:val="clear" w:pos="380"/>
              </w:tabs>
              <w:suppressAutoHyphens/>
              <w:spacing w:line="252" w:lineRule="atLeast"/>
            </w:pPr>
          </w:p>
        </w:tc>
      </w:tr>
      <w:tr w:rsidR="00DE2035" w14:paraId="643E5608" w14:textId="77777777" w:rsidTr="00E1330F">
        <w:tc>
          <w:tcPr>
            <w:tcW w:w="1134" w:type="dxa"/>
          </w:tcPr>
          <w:p w14:paraId="0229CA3D" w14:textId="6B0BCC55" w:rsidR="00DE2035" w:rsidRPr="00855BF1" w:rsidRDefault="00DE2035" w:rsidP="00DE2035">
            <w:pPr>
              <w:rPr>
                <w:bCs/>
                <w:sz w:val="20"/>
              </w:rPr>
            </w:pPr>
            <w:r w:rsidRPr="00FD3DFD">
              <w:rPr>
                <w:bCs/>
                <w:sz w:val="20"/>
              </w:rPr>
              <w:t>4.</w:t>
            </w:r>
            <w:r w:rsidR="006B4231">
              <w:rPr>
                <w:bCs/>
                <w:sz w:val="20"/>
              </w:rPr>
              <w:t>5</w:t>
            </w:r>
            <w:r w:rsidRPr="00FD3DFD">
              <w:rPr>
                <w:bCs/>
                <w:sz w:val="20"/>
              </w:rPr>
              <w:t>.</w:t>
            </w:r>
            <w:r>
              <w:rPr>
                <w:bCs/>
                <w:sz w:val="20"/>
              </w:rPr>
              <w:t>3</w:t>
            </w:r>
          </w:p>
        </w:tc>
        <w:tc>
          <w:tcPr>
            <w:tcW w:w="7938" w:type="dxa"/>
          </w:tcPr>
          <w:p w14:paraId="18403A8A" w14:textId="77777777" w:rsidR="00DE2035" w:rsidRPr="00855BF1" w:rsidRDefault="00DE2035" w:rsidP="00DE2035">
            <w:pPr>
              <w:rPr>
                <w:sz w:val="20"/>
              </w:rPr>
            </w:pPr>
            <w:r w:rsidRPr="00855BF1">
              <w:rPr>
                <w:sz w:val="20"/>
              </w:rPr>
              <w:t>Procesdata is aangesloten op remote I/O (input en output) van Opdrachtgever:</w:t>
            </w:r>
          </w:p>
          <w:p w14:paraId="73127256" w14:textId="65092265" w:rsidR="00DE2035" w:rsidRPr="00855BF1"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855BF1">
              <w:rPr>
                <w:sz w:val="20"/>
              </w:rPr>
              <w:t>De primaire procesmeetwaarde van de debietmeter is aangesloten op een analoge ingang (4-20 mA)</w:t>
            </w:r>
            <w:r w:rsidR="004E3CC1">
              <w:rPr>
                <w:sz w:val="20"/>
              </w:rPr>
              <w:t>.</w:t>
            </w:r>
          </w:p>
          <w:p w14:paraId="25B9328C" w14:textId="10BC3A3F" w:rsidR="00DE2035" w:rsidRPr="00855BF1"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855BF1">
              <w:rPr>
                <w:sz w:val="20"/>
              </w:rPr>
              <w:t>Verzamelstoring van de debietmeter is aangesloten op een digitale ingang</w:t>
            </w:r>
            <w:r w:rsidR="004E3CC1">
              <w:rPr>
                <w:sz w:val="20"/>
              </w:rPr>
              <w:t>.</w:t>
            </w:r>
          </w:p>
          <w:p w14:paraId="5E774612" w14:textId="77777777" w:rsidR="00DE2035" w:rsidRDefault="00DE2035" w:rsidP="00DE2035">
            <w:pPr>
              <w:numPr>
                <w:ilvl w:val="0"/>
                <w:numId w:val="2"/>
              </w:numPr>
              <w:tabs>
                <w:tab w:val="clear" w:pos="-1440"/>
                <w:tab w:val="clear" w:pos="-720"/>
                <w:tab w:val="clear" w:pos="0"/>
                <w:tab w:val="clear" w:pos="380"/>
              </w:tabs>
              <w:suppressAutoHyphens/>
              <w:spacing w:line="252" w:lineRule="atLeast"/>
              <w:rPr>
                <w:sz w:val="20"/>
              </w:rPr>
            </w:pPr>
            <w:r w:rsidRPr="00855BF1">
              <w:rPr>
                <w:sz w:val="20"/>
              </w:rPr>
              <w:t>Pulscontact.</w:t>
            </w:r>
          </w:p>
          <w:p w14:paraId="1FCF06A3" w14:textId="2194EF66" w:rsidR="008857DB" w:rsidRPr="00056241" w:rsidRDefault="008857DB" w:rsidP="00DE2035">
            <w:pPr>
              <w:numPr>
                <w:ilvl w:val="0"/>
                <w:numId w:val="2"/>
              </w:numPr>
              <w:tabs>
                <w:tab w:val="clear" w:pos="-1440"/>
                <w:tab w:val="clear" w:pos="-720"/>
                <w:tab w:val="clear" w:pos="0"/>
                <w:tab w:val="clear" w:pos="380"/>
              </w:tabs>
              <w:suppressAutoHyphens/>
              <w:spacing w:line="252" w:lineRule="atLeast"/>
              <w:rPr>
                <w:sz w:val="20"/>
              </w:rPr>
            </w:pPr>
            <w:r w:rsidRPr="008857DB">
              <w:rPr>
                <w:sz w:val="20"/>
              </w:rPr>
              <w:t>Negatieve richting contact (indien gewenst door Opdrachtgever).</w:t>
            </w:r>
          </w:p>
        </w:tc>
      </w:tr>
    </w:tbl>
    <w:p w14:paraId="4AAF91F3" w14:textId="4DCFACC6" w:rsidR="00577345" w:rsidRDefault="00577345" w:rsidP="00577345">
      <w:pPr>
        <w:tabs>
          <w:tab w:val="clear" w:pos="-1440"/>
          <w:tab w:val="clear" w:pos="-720"/>
          <w:tab w:val="clear" w:pos="0"/>
          <w:tab w:val="clear" w:pos="380"/>
        </w:tabs>
      </w:pPr>
    </w:p>
    <w:p w14:paraId="164CF318" w14:textId="77777777" w:rsidR="00577345" w:rsidRPr="00B82660" w:rsidRDefault="00577345" w:rsidP="00B82660"/>
    <w:p w14:paraId="16A1BB6F" w14:textId="358BA7F1" w:rsidR="002349A3" w:rsidRDefault="002349A3" w:rsidP="002349A3">
      <w:pPr>
        <w:pStyle w:val="Kop1"/>
      </w:pPr>
      <w:bookmarkStart w:id="27" w:name="_Toc102639210"/>
      <w:r>
        <w:lastRenderedPageBreak/>
        <w:t xml:space="preserve">Eisen aan diensten </w:t>
      </w:r>
      <w:r w:rsidR="00AE295C">
        <w:t xml:space="preserve">jaarlijks </w:t>
      </w:r>
      <w:r>
        <w:t xml:space="preserve">onderhoud </w:t>
      </w:r>
      <w:r w:rsidR="00631CF4">
        <w:t xml:space="preserve">en inspectie </w:t>
      </w:r>
      <w:r w:rsidR="00505272">
        <w:t>debietmeters</w:t>
      </w:r>
      <w:r w:rsidR="00097B03">
        <w:t xml:space="preserve"> waterketen</w:t>
      </w:r>
      <w:r w:rsidR="002810B8">
        <w:t xml:space="preserve"> (geldt zowel nieuwe als bestaande meters)</w:t>
      </w:r>
      <w:bookmarkEnd w:id="27"/>
    </w:p>
    <w:p w14:paraId="55A05C07" w14:textId="787455E5" w:rsidR="002349A3" w:rsidRDefault="002349A3" w:rsidP="002349A3">
      <w:pPr>
        <w:pStyle w:val="Kop2"/>
      </w:pPr>
      <w:bookmarkStart w:id="28" w:name="_Toc102639211"/>
      <w:r>
        <w:t xml:space="preserve">Eisen aan onderhoud </w:t>
      </w:r>
      <w:r w:rsidR="001A70D6">
        <w:t>(algemeen)</w:t>
      </w:r>
      <w:bookmarkEnd w:id="28"/>
    </w:p>
    <w:p w14:paraId="03F7560F" w14:textId="44A0FFCE" w:rsidR="002349A3" w:rsidRDefault="002349A3" w:rsidP="002349A3">
      <w:r>
        <w:t xml:space="preserve">De achterliggende gedachte van de </w:t>
      </w:r>
      <w:r w:rsidR="006F1456">
        <w:t>O</w:t>
      </w:r>
      <w:r w:rsidR="003D3B27" w:rsidRPr="006F1456">
        <w:t>vereenkomst</w:t>
      </w:r>
      <w:r w:rsidRPr="006F1456">
        <w:t xml:space="preserve"> is </w:t>
      </w:r>
      <w:r w:rsidR="000A1B5B">
        <w:t>:</w:t>
      </w:r>
    </w:p>
    <w:p w14:paraId="42AD24F0" w14:textId="3BD3B7E9" w:rsidR="002349A3" w:rsidRDefault="002349A3" w:rsidP="002349A3">
      <w:pPr>
        <w:numPr>
          <w:ilvl w:val="0"/>
          <w:numId w:val="2"/>
        </w:numPr>
        <w:tabs>
          <w:tab w:val="clear" w:pos="-1440"/>
          <w:tab w:val="clear" w:pos="-720"/>
          <w:tab w:val="clear" w:pos="0"/>
          <w:tab w:val="clear" w:pos="380"/>
        </w:tabs>
        <w:suppressAutoHyphens/>
        <w:spacing w:line="252" w:lineRule="atLeast"/>
      </w:pPr>
      <w:r>
        <w:t>De vereiste prestatie van de debietmeters gedurende de levensduur te realiseren</w:t>
      </w:r>
      <w:r w:rsidR="007E0630">
        <w:t>, optimaliseren</w:t>
      </w:r>
      <w:r>
        <w:t xml:space="preserve"> en te garanderen.</w:t>
      </w:r>
    </w:p>
    <w:p w14:paraId="076EDA77" w14:textId="4618AB68" w:rsidR="002349A3" w:rsidRDefault="002349A3" w:rsidP="002349A3">
      <w:pPr>
        <w:numPr>
          <w:ilvl w:val="0"/>
          <w:numId w:val="2"/>
        </w:numPr>
        <w:tabs>
          <w:tab w:val="clear" w:pos="-1440"/>
          <w:tab w:val="clear" w:pos="-720"/>
          <w:tab w:val="clear" w:pos="0"/>
          <w:tab w:val="clear" w:pos="380"/>
        </w:tabs>
        <w:suppressAutoHyphens/>
        <w:spacing w:line="252" w:lineRule="atLeast"/>
      </w:pPr>
      <w:r>
        <w:t xml:space="preserve">De kosten voor beheer en onderhoud van de </w:t>
      </w:r>
      <w:r w:rsidR="00097B03">
        <w:t xml:space="preserve">nieuwe </w:t>
      </w:r>
      <w:r>
        <w:t xml:space="preserve">debietmeters gedurende de levensduur zo laag mogelijk te houden. </w:t>
      </w:r>
    </w:p>
    <w:p w14:paraId="42BFC173" w14:textId="77777777" w:rsidR="002349A3" w:rsidRDefault="002349A3" w:rsidP="002349A3"/>
    <w:p w14:paraId="516D37C9" w14:textId="77777777" w:rsidR="002349A3" w:rsidRDefault="002349A3" w:rsidP="002349A3"/>
    <w:tbl>
      <w:tblPr>
        <w:tblStyle w:val="Tabelraster"/>
        <w:tblW w:w="9745" w:type="dxa"/>
        <w:tblInd w:w="108" w:type="dxa"/>
        <w:tblLayout w:type="fixed"/>
        <w:tblLook w:val="04A0" w:firstRow="1" w:lastRow="0" w:firstColumn="1" w:lastColumn="0" w:noHBand="0" w:noVBand="1"/>
      </w:tblPr>
      <w:tblGrid>
        <w:gridCol w:w="1134"/>
        <w:gridCol w:w="8611"/>
      </w:tblGrid>
      <w:tr w:rsidR="002349A3" w:rsidRPr="0077326D" w14:paraId="40A646AD" w14:textId="77777777" w:rsidTr="00E1330F">
        <w:tc>
          <w:tcPr>
            <w:tcW w:w="1134" w:type="dxa"/>
            <w:shd w:val="clear" w:color="auto" w:fill="BFBFBF" w:themeFill="background1" w:themeFillShade="BF"/>
          </w:tcPr>
          <w:p w14:paraId="66020025" w14:textId="77777777" w:rsidR="002349A3" w:rsidRPr="0077326D" w:rsidRDefault="002349A3" w:rsidP="00E1330F">
            <w:pPr>
              <w:rPr>
                <w:b/>
                <w:sz w:val="20"/>
              </w:rPr>
            </w:pPr>
            <w:r w:rsidRPr="0077326D">
              <w:rPr>
                <w:b/>
                <w:sz w:val="20"/>
              </w:rPr>
              <w:t>Nr.</w:t>
            </w:r>
          </w:p>
        </w:tc>
        <w:tc>
          <w:tcPr>
            <w:tcW w:w="8611" w:type="dxa"/>
            <w:shd w:val="clear" w:color="auto" w:fill="BFBFBF" w:themeFill="background1" w:themeFillShade="BF"/>
          </w:tcPr>
          <w:p w14:paraId="75CC7B62" w14:textId="77777777" w:rsidR="002349A3" w:rsidRPr="0077326D" w:rsidRDefault="002349A3" w:rsidP="00E1330F">
            <w:pPr>
              <w:rPr>
                <w:b/>
                <w:sz w:val="20"/>
              </w:rPr>
            </w:pPr>
            <w:r w:rsidRPr="0077326D">
              <w:rPr>
                <w:b/>
                <w:sz w:val="20"/>
              </w:rPr>
              <w:t>Eis</w:t>
            </w:r>
          </w:p>
        </w:tc>
      </w:tr>
      <w:tr w:rsidR="00C34EA6" w:rsidRPr="0077326D" w14:paraId="4F2D2566" w14:textId="77777777" w:rsidTr="00E1330F">
        <w:tc>
          <w:tcPr>
            <w:tcW w:w="1134" w:type="dxa"/>
          </w:tcPr>
          <w:p w14:paraId="5CCF5E26" w14:textId="6C8ABEA5" w:rsidR="00C34EA6" w:rsidRDefault="009F5C61" w:rsidP="00C34EA6">
            <w:pPr>
              <w:rPr>
                <w:bCs/>
              </w:rPr>
            </w:pPr>
            <w:r>
              <w:rPr>
                <w:bCs/>
                <w:sz w:val="20"/>
              </w:rPr>
              <w:t>5</w:t>
            </w:r>
            <w:r w:rsidR="00C34EA6" w:rsidRPr="00B12051">
              <w:rPr>
                <w:bCs/>
                <w:sz w:val="20"/>
              </w:rPr>
              <w:t>.1.</w:t>
            </w:r>
            <w:r w:rsidR="00221A4B">
              <w:rPr>
                <w:bCs/>
                <w:sz w:val="20"/>
              </w:rPr>
              <w:t>1</w:t>
            </w:r>
          </w:p>
        </w:tc>
        <w:tc>
          <w:tcPr>
            <w:tcW w:w="8611" w:type="dxa"/>
          </w:tcPr>
          <w:p w14:paraId="22E93DC8" w14:textId="77777777" w:rsidR="00836A3B" w:rsidRDefault="00C34EA6" w:rsidP="00EF0E5F">
            <w:pPr>
              <w:tabs>
                <w:tab w:val="clear" w:pos="-1440"/>
                <w:tab w:val="clear" w:pos="-720"/>
                <w:tab w:val="clear" w:pos="0"/>
                <w:tab w:val="clear" w:pos="380"/>
              </w:tabs>
              <w:suppressAutoHyphens/>
              <w:spacing w:line="252" w:lineRule="atLeast"/>
              <w:rPr>
                <w:sz w:val="20"/>
              </w:rPr>
            </w:pPr>
            <w:r>
              <w:rPr>
                <w:sz w:val="20"/>
              </w:rPr>
              <w:t xml:space="preserve">De Opdrachtnemer is verantwoordelijk voor het </w:t>
            </w:r>
            <w:r w:rsidR="000A1B5B">
              <w:rPr>
                <w:sz w:val="20"/>
              </w:rPr>
              <w:t>jaarlijks</w:t>
            </w:r>
            <w:r>
              <w:rPr>
                <w:sz w:val="20"/>
              </w:rPr>
              <w:t xml:space="preserve"> onderhoud </w:t>
            </w:r>
            <w:r w:rsidR="000A1B5B">
              <w:rPr>
                <w:sz w:val="20"/>
              </w:rPr>
              <w:t xml:space="preserve">en inspectie </w:t>
            </w:r>
            <w:r>
              <w:rPr>
                <w:sz w:val="20"/>
              </w:rPr>
              <w:t>van de geleverde</w:t>
            </w:r>
            <w:r w:rsidR="00BA42EA">
              <w:rPr>
                <w:sz w:val="20"/>
              </w:rPr>
              <w:t xml:space="preserve"> en/of bestaande</w:t>
            </w:r>
            <w:r w:rsidR="009E6C3B">
              <w:rPr>
                <w:sz w:val="20"/>
              </w:rPr>
              <w:t xml:space="preserve"> </w:t>
            </w:r>
            <w:r>
              <w:rPr>
                <w:sz w:val="20"/>
              </w:rPr>
              <w:t>debietmeters</w:t>
            </w:r>
            <w:r w:rsidR="00BA42EA">
              <w:rPr>
                <w:sz w:val="20"/>
              </w:rPr>
              <w:t xml:space="preserve">. Dit onderhoud </w:t>
            </w:r>
            <w:r w:rsidR="00836A3B">
              <w:rPr>
                <w:sz w:val="20"/>
              </w:rPr>
              <w:t>omvat het volgende:</w:t>
            </w:r>
          </w:p>
          <w:p w14:paraId="6F805149" w14:textId="77777777" w:rsidR="00836A3B" w:rsidRDefault="00836A3B" w:rsidP="00EF0E5F">
            <w:pPr>
              <w:tabs>
                <w:tab w:val="clear" w:pos="-1440"/>
                <w:tab w:val="clear" w:pos="-720"/>
                <w:tab w:val="clear" w:pos="0"/>
                <w:tab w:val="clear" w:pos="380"/>
              </w:tabs>
              <w:suppressAutoHyphens/>
              <w:spacing w:line="252" w:lineRule="atLeast"/>
              <w:rPr>
                <w:sz w:val="20"/>
              </w:rPr>
            </w:pPr>
          </w:p>
          <w:p w14:paraId="40678703" w14:textId="432B9D9F" w:rsidR="00836A3B" w:rsidRPr="00836A3B" w:rsidRDefault="00836A3B" w:rsidP="00836A3B">
            <w:pPr>
              <w:pStyle w:val="Lijstalinea"/>
              <w:numPr>
                <w:ilvl w:val="0"/>
                <w:numId w:val="42"/>
              </w:numPr>
              <w:tabs>
                <w:tab w:val="clear" w:pos="-1440"/>
                <w:tab w:val="clear" w:pos="-720"/>
                <w:tab w:val="clear" w:pos="0"/>
                <w:tab w:val="clear" w:pos="380"/>
              </w:tabs>
              <w:suppressAutoHyphens/>
              <w:spacing w:line="252" w:lineRule="atLeast"/>
              <w:rPr>
                <w:sz w:val="20"/>
                <w:szCs w:val="18"/>
              </w:rPr>
            </w:pPr>
            <w:r w:rsidRPr="00836A3B">
              <w:rPr>
                <w:sz w:val="20"/>
                <w:szCs w:val="18"/>
              </w:rPr>
              <w:t xml:space="preserve">Controle algemene werking. </w:t>
            </w:r>
          </w:p>
          <w:p w14:paraId="5EB3524F" w14:textId="7BD908C9" w:rsidR="00836A3B" w:rsidRPr="00836A3B" w:rsidRDefault="00836A3B" w:rsidP="00836A3B">
            <w:pPr>
              <w:pStyle w:val="Lijstalinea"/>
              <w:numPr>
                <w:ilvl w:val="0"/>
                <w:numId w:val="42"/>
              </w:numPr>
              <w:tabs>
                <w:tab w:val="clear" w:pos="-1440"/>
                <w:tab w:val="clear" w:pos="-720"/>
                <w:tab w:val="clear" w:pos="0"/>
                <w:tab w:val="clear" w:pos="380"/>
              </w:tabs>
              <w:suppressAutoHyphens/>
              <w:spacing w:line="252" w:lineRule="atLeast"/>
              <w:rPr>
                <w:sz w:val="20"/>
                <w:szCs w:val="18"/>
              </w:rPr>
            </w:pPr>
            <w:r w:rsidRPr="00836A3B">
              <w:rPr>
                <w:sz w:val="20"/>
                <w:szCs w:val="18"/>
              </w:rPr>
              <w:t>Uitgang signalen contoleren (mA signaal en contacten)</w:t>
            </w:r>
          </w:p>
          <w:p w14:paraId="206980D6" w14:textId="52525450" w:rsidR="00836A3B" w:rsidRPr="00836A3B" w:rsidRDefault="00836A3B" w:rsidP="00836A3B">
            <w:pPr>
              <w:pStyle w:val="Lijstalinea"/>
              <w:numPr>
                <w:ilvl w:val="0"/>
                <w:numId w:val="42"/>
              </w:numPr>
              <w:tabs>
                <w:tab w:val="clear" w:pos="-1440"/>
                <w:tab w:val="clear" w:pos="-720"/>
                <w:tab w:val="clear" w:pos="0"/>
                <w:tab w:val="clear" w:pos="380"/>
              </w:tabs>
              <w:suppressAutoHyphens/>
              <w:spacing w:line="252" w:lineRule="atLeast"/>
              <w:rPr>
                <w:sz w:val="20"/>
                <w:szCs w:val="18"/>
              </w:rPr>
            </w:pPr>
            <w:r w:rsidRPr="00836A3B">
              <w:rPr>
                <w:sz w:val="20"/>
                <w:szCs w:val="18"/>
              </w:rPr>
              <w:t>Isolatiewaarde meetbuis.</w:t>
            </w:r>
          </w:p>
          <w:p w14:paraId="0A8046F2" w14:textId="3B30AF9D" w:rsidR="00836A3B" w:rsidRPr="00836A3B" w:rsidRDefault="00836A3B" w:rsidP="00836A3B">
            <w:pPr>
              <w:pStyle w:val="Lijstalinea"/>
              <w:numPr>
                <w:ilvl w:val="0"/>
                <w:numId w:val="42"/>
              </w:numPr>
              <w:tabs>
                <w:tab w:val="clear" w:pos="-1440"/>
                <w:tab w:val="clear" w:pos="-720"/>
                <w:tab w:val="clear" w:pos="0"/>
                <w:tab w:val="clear" w:pos="380"/>
              </w:tabs>
              <w:suppressAutoHyphens/>
              <w:spacing w:line="252" w:lineRule="atLeast"/>
              <w:rPr>
                <w:sz w:val="20"/>
                <w:szCs w:val="18"/>
              </w:rPr>
            </w:pPr>
            <w:r w:rsidRPr="00836A3B">
              <w:rPr>
                <w:sz w:val="20"/>
                <w:szCs w:val="18"/>
              </w:rPr>
              <w:t xml:space="preserve">Controle van de signaalomvormer, waarbij de doorstroming van een hoeveelheid water wordt gesimuleerd. </w:t>
            </w:r>
          </w:p>
          <w:p w14:paraId="4AB2B837" w14:textId="77777777" w:rsidR="00836A3B" w:rsidRDefault="00836A3B" w:rsidP="00836A3B">
            <w:pPr>
              <w:pStyle w:val="Lijstalinea"/>
              <w:numPr>
                <w:ilvl w:val="0"/>
                <w:numId w:val="42"/>
              </w:numPr>
              <w:tabs>
                <w:tab w:val="clear" w:pos="-1440"/>
                <w:tab w:val="clear" w:pos="-720"/>
                <w:tab w:val="clear" w:pos="0"/>
                <w:tab w:val="clear" w:pos="380"/>
              </w:tabs>
              <w:suppressAutoHyphens/>
              <w:spacing w:line="252" w:lineRule="atLeast"/>
              <w:rPr>
                <w:sz w:val="20"/>
                <w:szCs w:val="18"/>
              </w:rPr>
            </w:pPr>
            <w:r w:rsidRPr="00836A3B">
              <w:rPr>
                <w:sz w:val="20"/>
                <w:szCs w:val="18"/>
              </w:rPr>
              <w:t xml:space="preserve">Terugkoppeling van de resultaten door middel van een verificatiecertificaat. </w:t>
            </w:r>
          </w:p>
          <w:p w14:paraId="5BCBF607" w14:textId="31D8331E" w:rsidR="00C34EA6" w:rsidRPr="00836A3B" w:rsidRDefault="00836A3B" w:rsidP="00836A3B">
            <w:pPr>
              <w:pStyle w:val="Lijstalinea"/>
              <w:numPr>
                <w:ilvl w:val="0"/>
                <w:numId w:val="42"/>
              </w:numPr>
              <w:tabs>
                <w:tab w:val="clear" w:pos="-1440"/>
                <w:tab w:val="clear" w:pos="-720"/>
                <w:tab w:val="clear" w:pos="0"/>
                <w:tab w:val="clear" w:pos="380"/>
              </w:tabs>
              <w:suppressAutoHyphens/>
              <w:spacing w:line="252" w:lineRule="atLeast"/>
              <w:rPr>
                <w:sz w:val="20"/>
                <w:szCs w:val="18"/>
              </w:rPr>
            </w:pPr>
            <w:r>
              <w:rPr>
                <w:sz w:val="20"/>
                <w:szCs w:val="18"/>
              </w:rPr>
              <w:t>Inspectierapportage incl. CMDB gegevens.</w:t>
            </w:r>
            <w:r w:rsidR="009E6C3B" w:rsidRPr="00836A3B">
              <w:rPr>
                <w:sz w:val="20"/>
                <w:szCs w:val="18"/>
              </w:rPr>
              <w:t xml:space="preserve"> </w:t>
            </w:r>
          </w:p>
          <w:p w14:paraId="6D6B3FB4" w14:textId="77777777" w:rsidR="00EF0E5F" w:rsidRDefault="00EF0E5F" w:rsidP="00EF0E5F">
            <w:pPr>
              <w:tabs>
                <w:tab w:val="clear" w:pos="-1440"/>
                <w:tab w:val="clear" w:pos="-720"/>
                <w:tab w:val="clear" w:pos="0"/>
                <w:tab w:val="clear" w:pos="380"/>
              </w:tabs>
              <w:suppressAutoHyphens/>
              <w:spacing w:line="252" w:lineRule="atLeast"/>
            </w:pPr>
          </w:p>
          <w:p w14:paraId="1A5BCF51" w14:textId="3F8FB6AD" w:rsidR="006609C5" w:rsidRDefault="006609C5" w:rsidP="00EF0E5F">
            <w:pPr>
              <w:tabs>
                <w:tab w:val="clear" w:pos="-1440"/>
                <w:tab w:val="clear" w:pos="-720"/>
                <w:tab w:val="clear" w:pos="0"/>
                <w:tab w:val="clear" w:pos="380"/>
              </w:tabs>
              <w:suppressAutoHyphens/>
              <w:spacing w:line="252" w:lineRule="atLeast"/>
            </w:pPr>
            <w:r w:rsidRPr="006609C5">
              <w:rPr>
                <w:sz w:val="20"/>
                <w:szCs w:val="18"/>
              </w:rPr>
              <w:t xml:space="preserve">Na definitieve gunning gaan </w:t>
            </w:r>
            <w:r>
              <w:rPr>
                <w:sz w:val="20"/>
                <w:szCs w:val="18"/>
              </w:rPr>
              <w:t>Opdrachtnemer</w:t>
            </w:r>
            <w:r w:rsidRPr="006609C5">
              <w:rPr>
                <w:sz w:val="20"/>
                <w:szCs w:val="18"/>
              </w:rPr>
              <w:t xml:space="preserve"> en </w:t>
            </w:r>
            <w:r>
              <w:rPr>
                <w:sz w:val="20"/>
                <w:szCs w:val="18"/>
              </w:rPr>
              <w:t>O</w:t>
            </w:r>
            <w:r w:rsidRPr="006609C5">
              <w:rPr>
                <w:sz w:val="20"/>
                <w:szCs w:val="18"/>
              </w:rPr>
              <w:t>pdrachtgever in overleg om het onderhoudsconcept</w:t>
            </w:r>
            <w:r w:rsidR="00D15280">
              <w:rPr>
                <w:sz w:val="20"/>
                <w:szCs w:val="18"/>
              </w:rPr>
              <w:t xml:space="preserve"> verder</w:t>
            </w:r>
            <w:r w:rsidRPr="006609C5">
              <w:rPr>
                <w:sz w:val="20"/>
                <w:szCs w:val="18"/>
              </w:rPr>
              <w:t xml:space="preserve"> te optimaliseren.</w:t>
            </w:r>
          </w:p>
        </w:tc>
      </w:tr>
      <w:tr w:rsidR="00C34EA6" w:rsidRPr="0077326D" w14:paraId="298B2FDA" w14:textId="77777777" w:rsidTr="00E1330F">
        <w:tc>
          <w:tcPr>
            <w:tcW w:w="1134" w:type="dxa"/>
          </w:tcPr>
          <w:p w14:paraId="19089116" w14:textId="7AFF9887" w:rsidR="00C34EA6" w:rsidRPr="0077326D" w:rsidRDefault="009F5C61" w:rsidP="00C34EA6">
            <w:pPr>
              <w:rPr>
                <w:bCs/>
                <w:sz w:val="20"/>
              </w:rPr>
            </w:pPr>
            <w:r>
              <w:rPr>
                <w:bCs/>
                <w:sz w:val="20"/>
              </w:rPr>
              <w:t>5</w:t>
            </w:r>
            <w:r w:rsidR="00C34EA6" w:rsidRPr="00B12051">
              <w:rPr>
                <w:bCs/>
                <w:sz w:val="20"/>
              </w:rPr>
              <w:t>.1.</w:t>
            </w:r>
            <w:r w:rsidR="00221A4B">
              <w:rPr>
                <w:bCs/>
                <w:sz w:val="20"/>
              </w:rPr>
              <w:t>2</w:t>
            </w:r>
          </w:p>
        </w:tc>
        <w:tc>
          <w:tcPr>
            <w:tcW w:w="8611" w:type="dxa"/>
          </w:tcPr>
          <w:p w14:paraId="78B2A56C" w14:textId="5A4904DB" w:rsidR="00C34EA6" w:rsidRDefault="00C34EA6" w:rsidP="00C34EA6">
            <w:pPr>
              <w:rPr>
                <w:sz w:val="20"/>
              </w:rPr>
            </w:pPr>
            <w:r>
              <w:rPr>
                <w:sz w:val="20"/>
              </w:rPr>
              <w:t>Opdrachtnemer en Opdrachtgever hebben een vaste taakverdeling voor</w:t>
            </w:r>
            <w:r w:rsidRPr="004905BE">
              <w:rPr>
                <w:sz w:val="20"/>
              </w:rPr>
              <w:t xml:space="preserve"> het </w:t>
            </w:r>
            <w:r>
              <w:rPr>
                <w:sz w:val="20"/>
              </w:rPr>
              <w:t>onderhouden</w:t>
            </w:r>
            <w:r w:rsidRPr="004905BE">
              <w:rPr>
                <w:sz w:val="20"/>
              </w:rPr>
              <w:t xml:space="preserve"> van </w:t>
            </w:r>
            <w:r>
              <w:rPr>
                <w:sz w:val="20"/>
              </w:rPr>
              <w:t>een debietmeter.</w:t>
            </w:r>
          </w:p>
          <w:p w14:paraId="7E7BC9D9" w14:textId="6DFB76C6" w:rsidR="003A0B4A" w:rsidRDefault="003A0B4A" w:rsidP="00C34EA6">
            <w:pPr>
              <w:rPr>
                <w:sz w:val="20"/>
              </w:rPr>
            </w:pPr>
          </w:p>
          <w:p w14:paraId="63088E53" w14:textId="20EC0E34" w:rsidR="003A0B4A" w:rsidRDefault="003A0B4A" w:rsidP="00C34EA6">
            <w:pPr>
              <w:rPr>
                <w:sz w:val="20"/>
              </w:rPr>
            </w:pPr>
            <w:r>
              <w:rPr>
                <w:sz w:val="20"/>
              </w:rPr>
              <w:t>Opdrachtgever draagt zorg voor het beheer van de debietmeters, verzorgend onderhoud en correctief onderhoud.</w:t>
            </w:r>
          </w:p>
          <w:p w14:paraId="0F6485C0" w14:textId="1E6BD4CB" w:rsidR="003A0B4A" w:rsidRDefault="003A0B4A" w:rsidP="00C34EA6">
            <w:pPr>
              <w:rPr>
                <w:sz w:val="20"/>
              </w:rPr>
            </w:pPr>
          </w:p>
          <w:p w14:paraId="29CF3282" w14:textId="16114B1E" w:rsidR="003A0B4A" w:rsidRPr="004905BE" w:rsidRDefault="003A0B4A" w:rsidP="00C34EA6">
            <w:pPr>
              <w:rPr>
                <w:sz w:val="20"/>
              </w:rPr>
            </w:pPr>
            <w:r>
              <w:rPr>
                <w:sz w:val="20"/>
              </w:rPr>
              <w:t xml:space="preserve">Opdrachtnemer is verantwoordelijk voor het preventief onderhoud en een jaarlijkse inspectie. </w:t>
            </w:r>
          </w:p>
          <w:p w14:paraId="594AE6F5" w14:textId="77777777" w:rsidR="00C34EA6" w:rsidRPr="0077326D" w:rsidRDefault="00C34EA6" w:rsidP="003A0B4A">
            <w:pPr>
              <w:tabs>
                <w:tab w:val="clear" w:pos="-1440"/>
                <w:tab w:val="clear" w:pos="-720"/>
                <w:tab w:val="clear" w:pos="0"/>
                <w:tab w:val="clear" w:pos="380"/>
              </w:tabs>
              <w:suppressAutoHyphens/>
              <w:spacing w:line="252" w:lineRule="atLeast"/>
              <w:rPr>
                <w:sz w:val="20"/>
              </w:rPr>
            </w:pPr>
          </w:p>
        </w:tc>
      </w:tr>
      <w:tr w:rsidR="00C34EA6" w:rsidRPr="00266038" w14:paraId="79AF0D65" w14:textId="77777777" w:rsidTr="00E1330F">
        <w:tc>
          <w:tcPr>
            <w:tcW w:w="1134" w:type="dxa"/>
          </w:tcPr>
          <w:p w14:paraId="43C7929D" w14:textId="148E95AA" w:rsidR="00C34EA6" w:rsidRPr="00D77132" w:rsidRDefault="009F5C61" w:rsidP="00C34EA6">
            <w:pPr>
              <w:rPr>
                <w:bCs/>
                <w:sz w:val="20"/>
              </w:rPr>
            </w:pPr>
            <w:r>
              <w:rPr>
                <w:bCs/>
                <w:sz w:val="20"/>
              </w:rPr>
              <w:t>5</w:t>
            </w:r>
            <w:r w:rsidR="00C34EA6" w:rsidRPr="00B12051">
              <w:rPr>
                <w:bCs/>
                <w:sz w:val="20"/>
              </w:rPr>
              <w:t>.1.</w:t>
            </w:r>
            <w:r w:rsidR="003A0B4A">
              <w:rPr>
                <w:bCs/>
                <w:sz w:val="20"/>
              </w:rPr>
              <w:t>3</w:t>
            </w:r>
          </w:p>
        </w:tc>
        <w:tc>
          <w:tcPr>
            <w:tcW w:w="8611" w:type="dxa"/>
          </w:tcPr>
          <w:p w14:paraId="5A507823" w14:textId="188F92D6" w:rsidR="00C34EA6" w:rsidRDefault="00C34EA6" w:rsidP="00C34EA6">
            <w:pPr>
              <w:rPr>
                <w:sz w:val="20"/>
              </w:rPr>
            </w:pPr>
            <w:r>
              <w:rPr>
                <w:sz w:val="20"/>
              </w:rPr>
              <w:t xml:space="preserve">Alle te leveren producten en samenstellingen van producten voldoen aan de eisen in Hoofdstuk </w:t>
            </w:r>
            <w:r w:rsidR="003011B5">
              <w:rPr>
                <w:sz w:val="20"/>
              </w:rPr>
              <w:t>4</w:t>
            </w:r>
            <w:r w:rsidRPr="003868FD">
              <w:rPr>
                <w:sz w:val="20"/>
              </w:rPr>
              <w:t>.</w:t>
            </w:r>
          </w:p>
          <w:p w14:paraId="5C1DAE28" w14:textId="77777777" w:rsidR="00C34EA6" w:rsidRPr="00266038" w:rsidRDefault="00C34EA6" w:rsidP="00C34EA6">
            <w:pPr>
              <w:rPr>
                <w:sz w:val="20"/>
              </w:rPr>
            </w:pPr>
          </w:p>
        </w:tc>
      </w:tr>
      <w:tr w:rsidR="00BA42EA" w:rsidRPr="00266038" w14:paraId="5D06459F" w14:textId="77777777" w:rsidTr="00E1330F">
        <w:tc>
          <w:tcPr>
            <w:tcW w:w="1134" w:type="dxa"/>
          </w:tcPr>
          <w:p w14:paraId="777D2013" w14:textId="399E170B" w:rsidR="00BA42EA" w:rsidRPr="005F5060" w:rsidRDefault="009F5C61" w:rsidP="00C34EA6">
            <w:pPr>
              <w:rPr>
                <w:bCs/>
                <w:sz w:val="20"/>
                <w:szCs w:val="18"/>
              </w:rPr>
            </w:pPr>
            <w:r>
              <w:rPr>
                <w:bCs/>
                <w:sz w:val="20"/>
                <w:szCs w:val="18"/>
              </w:rPr>
              <w:t>5</w:t>
            </w:r>
            <w:r w:rsidR="00BA42EA" w:rsidRPr="005F5060">
              <w:rPr>
                <w:bCs/>
                <w:sz w:val="20"/>
                <w:szCs w:val="18"/>
              </w:rPr>
              <w:t>.1.4</w:t>
            </w:r>
          </w:p>
        </w:tc>
        <w:tc>
          <w:tcPr>
            <w:tcW w:w="8611" w:type="dxa"/>
          </w:tcPr>
          <w:p w14:paraId="431C0A63" w14:textId="0228A5B2" w:rsidR="00BA42EA" w:rsidRDefault="00BA42EA" w:rsidP="00C34EA6">
            <w:pPr>
              <w:rPr>
                <w:sz w:val="20"/>
              </w:rPr>
            </w:pPr>
            <w:r w:rsidRPr="004D72CC">
              <w:rPr>
                <w:sz w:val="20"/>
              </w:rPr>
              <w:t>De Opdrach</w:t>
            </w:r>
            <w:r>
              <w:rPr>
                <w:sz w:val="20"/>
              </w:rPr>
              <w:t>t</w:t>
            </w:r>
            <w:r w:rsidRPr="004D72CC">
              <w:rPr>
                <w:sz w:val="20"/>
              </w:rPr>
              <w:t>nemer verzorgt</w:t>
            </w:r>
            <w:r w:rsidR="001A70D6">
              <w:rPr>
                <w:sz w:val="20"/>
              </w:rPr>
              <w:t xml:space="preserve"> in overleg met Opdrachtgever</w:t>
            </w:r>
            <w:r w:rsidRPr="004D72CC">
              <w:rPr>
                <w:sz w:val="20"/>
              </w:rPr>
              <w:t xml:space="preserve"> de onderhoudsplanning en plant alle benodigde </w:t>
            </w:r>
            <w:r w:rsidRPr="004E60AB">
              <w:rPr>
                <w:sz w:val="20"/>
              </w:rPr>
              <w:t>werkzaamheden voor preventief</w:t>
            </w:r>
            <w:r w:rsidRPr="004D72CC">
              <w:rPr>
                <w:sz w:val="20"/>
              </w:rPr>
              <w:t xml:space="preserve"> onderhoud</w:t>
            </w:r>
            <w:r>
              <w:rPr>
                <w:sz w:val="20"/>
              </w:rPr>
              <w:t xml:space="preserve"> en inspectie van de debietmeters</w:t>
            </w:r>
            <w:r w:rsidRPr="004D72CC">
              <w:rPr>
                <w:sz w:val="20"/>
              </w:rPr>
              <w:t>.</w:t>
            </w:r>
          </w:p>
          <w:p w14:paraId="6BFE8D78" w14:textId="77777777" w:rsidR="00BA42EA" w:rsidRDefault="00BA42EA" w:rsidP="00C34EA6">
            <w:pPr>
              <w:rPr>
                <w:sz w:val="20"/>
              </w:rPr>
            </w:pPr>
          </w:p>
          <w:p w14:paraId="1644809A" w14:textId="45451505" w:rsidR="00BA42EA" w:rsidRPr="00BA42EA" w:rsidRDefault="00BA42EA" w:rsidP="00C34EA6">
            <w:pPr>
              <w:rPr>
                <w:sz w:val="20"/>
              </w:rPr>
            </w:pPr>
            <w:r w:rsidRPr="004D72CC">
              <w:rPr>
                <w:sz w:val="20"/>
              </w:rPr>
              <w:t xml:space="preserve">Daarbij wordt per dag aangegeven op welke </w:t>
            </w:r>
            <w:r>
              <w:rPr>
                <w:sz w:val="20"/>
              </w:rPr>
              <w:t xml:space="preserve">AWZI/groepen AWTG’s </w:t>
            </w:r>
            <w:r w:rsidRPr="004D72CC">
              <w:rPr>
                <w:sz w:val="20"/>
              </w:rPr>
              <w:t xml:space="preserve">welke </w:t>
            </w:r>
            <w:r>
              <w:rPr>
                <w:sz w:val="20"/>
              </w:rPr>
              <w:t>debietmeters</w:t>
            </w:r>
            <w:r w:rsidRPr="004D72CC">
              <w:rPr>
                <w:sz w:val="20"/>
              </w:rPr>
              <w:t xml:space="preserve"> worden onderhouden en wat de activiteiten zijn</w:t>
            </w:r>
            <w:r>
              <w:rPr>
                <w:sz w:val="20"/>
              </w:rPr>
              <w:t>. De planning van het onderhoud wordt ter acceptatie beoordeeld door de Opdrachtgever.</w:t>
            </w:r>
            <w:r w:rsidR="006F7C96">
              <w:rPr>
                <w:sz w:val="20"/>
              </w:rPr>
              <w:t xml:space="preserve"> Mogelijk wordt dit bij Opdrachtgever meegenomen tijdens het blokonderhoud. </w:t>
            </w:r>
          </w:p>
        </w:tc>
      </w:tr>
      <w:tr w:rsidR="00BA42EA" w:rsidRPr="00266038" w14:paraId="5B174432" w14:textId="77777777" w:rsidTr="00E1330F">
        <w:tc>
          <w:tcPr>
            <w:tcW w:w="1134" w:type="dxa"/>
          </w:tcPr>
          <w:p w14:paraId="7CA1BE15" w14:textId="30161B91" w:rsidR="00BA42EA" w:rsidRPr="005F5060" w:rsidRDefault="009F5C61" w:rsidP="00C34EA6">
            <w:pPr>
              <w:rPr>
                <w:bCs/>
                <w:sz w:val="20"/>
                <w:szCs w:val="18"/>
              </w:rPr>
            </w:pPr>
            <w:r>
              <w:rPr>
                <w:bCs/>
                <w:sz w:val="20"/>
                <w:szCs w:val="18"/>
              </w:rPr>
              <w:t>5</w:t>
            </w:r>
            <w:r w:rsidR="00BA42EA" w:rsidRPr="005F5060">
              <w:rPr>
                <w:bCs/>
                <w:sz w:val="20"/>
                <w:szCs w:val="18"/>
              </w:rPr>
              <w:t>.1.5</w:t>
            </w:r>
          </w:p>
        </w:tc>
        <w:tc>
          <w:tcPr>
            <w:tcW w:w="8611" w:type="dxa"/>
          </w:tcPr>
          <w:p w14:paraId="6406271C" w14:textId="556E98D1" w:rsidR="00BA42EA" w:rsidRPr="00BA42EA" w:rsidRDefault="00BA42EA" w:rsidP="00C34EA6">
            <w:pPr>
              <w:rPr>
                <w:sz w:val="20"/>
              </w:rPr>
            </w:pPr>
            <w:r>
              <w:rPr>
                <w:sz w:val="20"/>
              </w:rPr>
              <w:t>Opdrachtnemer clustert onderhoudsbeurten per AWZI / groepen AWTG’s</w:t>
            </w:r>
            <w:r w:rsidRPr="00C659E7">
              <w:rPr>
                <w:sz w:val="20"/>
              </w:rPr>
              <w:t>.</w:t>
            </w:r>
          </w:p>
        </w:tc>
      </w:tr>
      <w:tr w:rsidR="00BA42EA" w:rsidRPr="00266038" w14:paraId="78BA58BA" w14:textId="77777777" w:rsidTr="00E1330F">
        <w:tc>
          <w:tcPr>
            <w:tcW w:w="1134" w:type="dxa"/>
          </w:tcPr>
          <w:p w14:paraId="16D788E4" w14:textId="4F185177" w:rsidR="00BA42EA" w:rsidRPr="005F5060" w:rsidRDefault="009F5C61" w:rsidP="00C34EA6">
            <w:pPr>
              <w:rPr>
                <w:bCs/>
                <w:sz w:val="20"/>
                <w:szCs w:val="18"/>
              </w:rPr>
            </w:pPr>
            <w:r>
              <w:rPr>
                <w:bCs/>
                <w:sz w:val="20"/>
                <w:szCs w:val="18"/>
              </w:rPr>
              <w:t>5</w:t>
            </w:r>
            <w:r w:rsidR="00BA42EA" w:rsidRPr="005F5060">
              <w:rPr>
                <w:bCs/>
                <w:sz w:val="20"/>
                <w:szCs w:val="18"/>
              </w:rPr>
              <w:t>.1.6</w:t>
            </w:r>
          </w:p>
        </w:tc>
        <w:tc>
          <w:tcPr>
            <w:tcW w:w="8611" w:type="dxa"/>
          </w:tcPr>
          <w:p w14:paraId="65AB53CA" w14:textId="1D300C0A" w:rsidR="00BA42EA" w:rsidRPr="00BA42EA" w:rsidRDefault="00BA42EA" w:rsidP="00C34EA6">
            <w:pPr>
              <w:rPr>
                <w:sz w:val="20"/>
              </w:rPr>
            </w:pPr>
            <w:r w:rsidRPr="00DE561F">
              <w:rPr>
                <w:sz w:val="20"/>
              </w:rPr>
              <w:t xml:space="preserve">De </w:t>
            </w:r>
            <w:r>
              <w:rPr>
                <w:sz w:val="20"/>
              </w:rPr>
              <w:t>Opdrachtnemer</w:t>
            </w:r>
            <w:r w:rsidRPr="00DE561F">
              <w:rPr>
                <w:sz w:val="20"/>
              </w:rPr>
              <w:t xml:space="preserve"> draagt proactief </w:t>
            </w:r>
            <w:r>
              <w:rPr>
                <w:sz w:val="20"/>
              </w:rPr>
              <w:t>bij aan</w:t>
            </w:r>
            <w:r w:rsidRPr="00DE561F">
              <w:rPr>
                <w:sz w:val="20"/>
              </w:rPr>
              <w:t xml:space="preserve"> optimalisatie van het onderhoud</w:t>
            </w:r>
            <w:r>
              <w:rPr>
                <w:sz w:val="20"/>
              </w:rPr>
              <w:t xml:space="preserve"> van de debietmeters</w:t>
            </w:r>
            <w:r w:rsidRPr="00DE561F">
              <w:rPr>
                <w:sz w:val="20"/>
              </w:rPr>
              <w:t xml:space="preserve">. Dat betekent dat de </w:t>
            </w:r>
            <w:r>
              <w:rPr>
                <w:sz w:val="20"/>
              </w:rPr>
              <w:t>Opdrachtnemer</w:t>
            </w:r>
            <w:r w:rsidRPr="00DE561F">
              <w:rPr>
                <w:sz w:val="20"/>
              </w:rPr>
              <w:t xml:space="preserve"> actief zoekt naar mogelijkheden om de intervaltijden te verlengen mét behoud van de overeengekomen prestaties.</w:t>
            </w:r>
            <w:r>
              <w:rPr>
                <w:sz w:val="20"/>
              </w:rPr>
              <w:t xml:space="preserve"> Deze bevindingen worden in het jaarlijkse inspectierapport genoteerd.</w:t>
            </w:r>
          </w:p>
        </w:tc>
      </w:tr>
      <w:tr w:rsidR="005F5060" w:rsidRPr="00266038" w14:paraId="59DE371C" w14:textId="77777777" w:rsidTr="00E1330F">
        <w:tc>
          <w:tcPr>
            <w:tcW w:w="1134" w:type="dxa"/>
          </w:tcPr>
          <w:p w14:paraId="64C337FF" w14:textId="00A089E1" w:rsidR="005F5060" w:rsidRPr="005F5060" w:rsidRDefault="009F5C61" w:rsidP="00C34EA6">
            <w:pPr>
              <w:rPr>
                <w:bCs/>
                <w:sz w:val="20"/>
                <w:szCs w:val="18"/>
              </w:rPr>
            </w:pPr>
            <w:r>
              <w:rPr>
                <w:bCs/>
                <w:sz w:val="20"/>
                <w:szCs w:val="18"/>
              </w:rPr>
              <w:lastRenderedPageBreak/>
              <w:t>5</w:t>
            </w:r>
            <w:r w:rsidR="005F5060" w:rsidRPr="005F5060">
              <w:rPr>
                <w:bCs/>
                <w:sz w:val="20"/>
                <w:szCs w:val="18"/>
              </w:rPr>
              <w:t>.1.7</w:t>
            </w:r>
          </w:p>
        </w:tc>
        <w:tc>
          <w:tcPr>
            <w:tcW w:w="8611" w:type="dxa"/>
          </w:tcPr>
          <w:p w14:paraId="246EBE45" w14:textId="77777777" w:rsidR="005F5060" w:rsidRDefault="005F5060" w:rsidP="005F5060">
            <w:pPr>
              <w:rPr>
                <w:sz w:val="20"/>
              </w:rPr>
            </w:pPr>
            <w:r>
              <w:rPr>
                <w:sz w:val="20"/>
              </w:rPr>
              <w:t xml:space="preserve">Voor optimalisatie van het onderhoud </w:t>
            </w:r>
            <w:r w:rsidRPr="00DE561F">
              <w:rPr>
                <w:sz w:val="20"/>
              </w:rPr>
              <w:t xml:space="preserve">maakt de </w:t>
            </w:r>
            <w:r>
              <w:rPr>
                <w:sz w:val="20"/>
              </w:rPr>
              <w:t>Opdrachtnemer</w:t>
            </w:r>
            <w:r w:rsidRPr="00DE561F">
              <w:rPr>
                <w:sz w:val="20"/>
              </w:rPr>
              <w:t xml:space="preserve"> </w:t>
            </w:r>
            <w:r>
              <w:rPr>
                <w:sz w:val="20"/>
              </w:rPr>
              <w:t xml:space="preserve">actief </w:t>
            </w:r>
            <w:r w:rsidRPr="00DE561F">
              <w:rPr>
                <w:sz w:val="20"/>
              </w:rPr>
              <w:t>gebruik van</w:t>
            </w:r>
            <w:r>
              <w:rPr>
                <w:sz w:val="20"/>
              </w:rPr>
              <w:t>:</w:t>
            </w:r>
          </w:p>
          <w:p w14:paraId="30481F1C" w14:textId="3A673BB3" w:rsidR="005F5060" w:rsidRPr="005F5060" w:rsidRDefault="005F5060" w:rsidP="00C34EA6">
            <w:pPr>
              <w:numPr>
                <w:ilvl w:val="0"/>
                <w:numId w:val="2"/>
              </w:numPr>
              <w:tabs>
                <w:tab w:val="clear" w:pos="-1440"/>
                <w:tab w:val="clear" w:pos="-720"/>
                <w:tab w:val="clear" w:pos="0"/>
                <w:tab w:val="clear" w:pos="380"/>
              </w:tabs>
              <w:suppressAutoHyphens/>
              <w:spacing w:line="252" w:lineRule="atLeast"/>
              <w:rPr>
                <w:sz w:val="20"/>
              </w:rPr>
            </w:pPr>
            <w:r>
              <w:rPr>
                <w:sz w:val="20"/>
              </w:rPr>
              <w:t>Eigen</w:t>
            </w:r>
            <w:r w:rsidRPr="00DE561F">
              <w:rPr>
                <w:sz w:val="20"/>
              </w:rPr>
              <w:t xml:space="preserve"> kennis en ervaring van de </w:t>
            </w:r>
            <w:r>
              <w:rPr>
                <w:sz w:val="20"/>
              </w:rPr>
              <w:t>debietmeters</w:t>
            </w:r>
            <w:r w:rsidRPr="00DE561F">
              <w:rPr>
                <w:sz w:val="20"/>
              </w:rPr>
              <w:t xml:space="preserve">. </w:t>
            </w:r>
          </w:p>
        </w:tc>
      </w:tr>
      <w:tr w:rsidR="005F5060" w:rsidRPr="00266038" w14:paraId="173A04B7" w14:textId="77777777" w:rsidTr="00E1330F">
        <w:tc>
          <w:tcPr>
            <w:tcW w:w="1134" w:type="dxa"/>
          </w:tcPr>
          <w:p w14:paraId="511BB919" w14:textId="177211C3" w:rsidR="005F5060" w:rsidRPr="005F5060" w:rsidRDefault="009F5C61" w:rsidP="005F5060">
            <w:pPr>
              <w:rPr>
                <w:bCs/>
                <w:sz w:val="20"/>
                <w:szCs w:val="18"/>
              </w:rPr>
            </w:pPr>
            <w:r>
              <w:rPr>
                <w:bCs/>
                <w:sz w:val="20"/>
                <w:szCs w:val="18"/>
              </w:rPr>
              <w:t>5</w:t>
            </w:r>
            <w:r w:rsidR="005F5060" w:rsidRPr="005F5060">
              <w:rPr>
                <w:bCs/>
                <w:sz w:val="20"/>
                <w:szCs w:val="18"/>
              </w:rPr>
              <w:t>.1.8</w:t>
            </w:r>
          </w:p>
        </w:tc>
        <w:tc>
          <w:tcPr>
            <w:tcW w:w="8611" w:type="dxa"/>
          </w:tcPr>
          <w:p w14:paraId="1F253F85" w14:textId="77777777" w:rsidR="005F5060" w:rsidRPr="000C5232" w:rsidRDefault="005F5060" w:rsidP="005F5060">
            <w:pPr>
              <w:rPr>
                <w:sz w:val="20"/>
              </w:rPr>
            </w:pPr>
            <w:r w:rsidRPr="000C5232">
              <w:rPr>
                <w:sz w:val="20"/>
              </w:rPr>
              <w:t xml:space="preserve">De Opdrachtnemer heeft op elk moment een actueel overzicht beschikbaar van de installed base </w:t>
            </w:r>
            <w:r>
              <w:rPr>
                <w:sz w:val="20"/>
              </w:rPr>
              <w:t xml:space="preserve">en alle bijbehorende configuratiegegevens </w:t>
            </w:r>
            <w:r w:rsidRPr="000C5232">
              <w:rPr>
                <w:sz w:val="20"/>
              </w:rPr>
              <w:t xml:space="preserve">van de </w:t>
            </w:r>
            <w:r>
              <w:rPr>
                <w:sz w:val="20"/>
              </w:rPr>
              <w:t>debietmeters</w:t>
            </w:r>
            <w:r w:rsidRPr="000C5232">
              <w:rPr>
                <w:sz w:val="20"/>
              </w:rPr>
              <w:t xml:space="preserve">. </w:t>
            </w:r>
          </w:p>
          <w:p w14:paraId="2F98E29A" w14:textId="77777777" w:rsidR="005F5060" w:rsidRDefault="005F5060" w:rsidP="005F5060"/>
        </w:tc>
      </w:tr>
      <w:tr w:rsidR="005F5060" w:rsidRPr="00266038" w14:paraId="2E1FE083" w14:textId="77777777" w:rsidTr="00E1330F">
        <w:tc>
          <w:tcPr>
            <w:tcW w:w="1134" w:type="dxa"/>
          </w:tcPr>
          <w:p w14:paraId="7D0A8B33" w14:textId="02598471" w:rsidR="005F5060" w:rsidRPr="005F5060" w:rsidRDefault="009F5C61" w:rsidP="005F5060">
            <w:pPr>
              <w:rPr>
                <w:bCs/>
                <w:sz w:val="20"/>
                <w:szCs w:val="18"/>
              </w:rPr>
            </w:pPr>
            <w:r>
              <w:rPr>
                <w:bCs/>
                <w:sz w:val="20"/>
                <w:szCs w:val="18"/>
              </w:rPr>
              <w:t>5</w:t>
            </w:r>
            <w:r w:rsidR="005F5060" w:rsidRPr="005F5060">
              <w:rPr>
                <w:bCs/>
                <w:sz w:val="20"/>
                <w:szCs w:val="18"/>
              </w:rPr>
              <w:t>.1.9</w:t>
            </w:r>
          </w:p>
        </w:tc>
        <w:tc>
          <w:tcPr>
            <w:tcW w:w="8611" w:type="dxa"/>
          </w:tcPr>
          <w:p w14:paraId="236E2C5B" w14:textId="77777777" w:rsidR="005F5060" w:rsidRPr="000C5232" w:rsidRDefault="005F5060" w:rsidP="005F5060">
            <w:pPr>
              <w:rPr>
                <w:sz w:val="20"/>
              </w:rPr>
            </w:pPr>
            <w:r w:rsidRPr="000C5232">
              <w:rPr>
                <w:sz w:val="20"/>
              </w:rPr>
              <w:t xml:space="preserve">De Opdrachtnemer houdt ook per </w:t>
            </w:r>
            <w:r>
              <w:rPr>
                <w:sz w:val="20"/>
              </w:rPr>
              <w:t>debietmeter</w:t>
            </w:r>
            <w:r w:rsidRPr="000C5232">
              <w:rPr>
                <w:sz w:val="20"/>
              </w:rPr>
              <w:t xml:space="preserve"> meer gedetailleerde configuratiegegevens beschikbaar</w:t>
            </w:r>
            <w:r>
              <w:rPr>
                <w:sz w:val="20"/>
              </w:rPr>
              <w:t xml:space="preserve"> conform de CMDB-lijst</w:t>
            </w:r>
            <w:r w:rsidRPr="000C5232">
              <w:rPr>
                <w:sz w:val="20"/>
              </w:rPr>
              <w:t>.</w:t>
            </w:r>
          </w:p>
          <w:p w14:paraId="188B2BE6" w14:textId="77777777" w:rsidR="005F5060" w:rsidRPr="000C5232" w:rsidRDefault="005F5060" w:rsidP="005F5060"/>
        </w:tc>
      </w:tr>
      <w:tr w:rsidR="005F5060" w:rsidRPr="00266038" w14:paraId="38401BD8" w14:textId="77777777" w:rsidTr="00E1330F">
        <w:tc>
          <w:tcPr>
            <w:tcW w:w="1134" w:type="dxa"/>
          </w:tcPr>
          <w:p w14:paraId="29C548A6" w14:textId="42C67C26" w:rsidR="005F5060" w:rsidRPr="005F5060" w:rsidRDefault="009F5C61" w:rsidP="005F5060">
            <w:pPr>
              <w:rPr>
                <w:bCs/>
                <w:sz w:val="20"/>
                <w:szCs w:val="18"/>
              </w:rPr>
            </w:pPr>
            <w:r>
              <w:rPr>
                <w:bCs/>
                <w:sz w:val="20"/>
                <w:szCs w:val="18"/>
              </w:rPr>
              <w:t>5</w:t>
            </w:r>
            <w:r w:rsidR="005F5060" w:rsidRPr="005F5060">
              <w:rPr>
                <w:bCs/>
                <w:sz w:val="20"/>
                <w:szCs w:val="18"/>
              </w:rPr>
              <w:t>.1.10</w:t>
            </w:r>
          </w:p>
        </w:tc>
        <w:tc>
          <w:tcPr>
            <w:tcW w:w="8611" w:type="dxa"/>
          </w:tcPr>
          <w:p w14:paraId="1080CCDE" w14:textId="0BD2E1BB" w:rsidR="005F5060" w:rsidRPr="005F5060" w:rsidRDefault="005F5060" w:rsidP="005F5060">
            <w:pPr>
              <w:rPr>
                <w:sz w:val="20"/>
              </w:rPr>
            </w:pPr>
            <w:r w:rsidRPr="000C5232">
              <w:rPr>
                <w:sz w:val="20"/>
              </w:rPr>
              <w:t>Wijzigingen worden alleen door de</w:t>
            </w:r>
            <w:r>
              <w:rPr>
                <w:sz w:val="20"/>
              </w:rPr>
              <w:t xml:space="preserve"> Opdrachtnemer</w:t>
            </w:r>
            <w:r w:rsidRPr="000C5232">
              <w:rPr>
                <w:sz w:val="20"/>
              </w:rPr>
              <w:t xml:space="preserve"> doorgevoerd</w:t>
            </w:r>
            <w:r>
              <w:rPr>
                <w:sz w:val="20"/>
              </w:rPr>
              <w:t xml:space="preserve">. De Opdrachtnemer </w:t>
            </w:r>
            <w:r w:rsidRPr="000C5232">
              <w:rPr>
                <w:sz w:val="20"/>
              </w:rPr>
              <w:t xml:space="preserve">draagt </w:t>
            </w:r>
            <w:r>
              <w:rPr>
                <w:sz w:val="20"/>
              </w:rPr>
              <w:t>o</w:t>
            </w:r>
            <w:r w:rsidRPr="000C5232">
              <w:rPr>
                <w:sz w:val="20"/>
              </w:rPr>
              <w:t>ok zorg voor aanpassing van de configuratiegegevens.</w:t>
            </w:r>
          </w:p>
        </w:tc>
      </w:tr>
      <w:tr w:rsidR="005F5060" w:rsidRPr="00266038" w14:paraId="2F33F2E1" w14:textId="77777777" w:rsidTr="00E1330F">
        <w:tc>
          <w:tcPr>
            <w:tcW w:w="1134" w:type="dxa"/>
          </w:tcPr>
          <w:p w14:paraId="15AC2360" w14:textId="2C12B02F" w:rsidR="005F5060" w:rsidRPr="005F5060" w:rsidRDefault="009F5C61" w:rsidP="005F5060">
            <w:pPr>
              <w:rPr>
                <w:bCs/>
                <w:sz w:val="20"/>
                <w:szCs w:val="18"/>
              </w:rPr>
            </w:pPr>
            <w:r>
              <w:rPr>
                <w:bCs/>
                <w:sz w:val="20"/>
                <w:szCs w:val="18"/>
              </w:rPr>
              <w:t>5</w:t>
            </w:r>
            <w:r w:rsidR="005F5060" w:rsidRPr="005F5060">
              <w:rPr>
                <w:bCs/>
                <w:sz w:val="20"/>
                <w:szCs w:val="18"/>
              </w:rPr>
              <w:t>.1.11</w:t>
            </w:r>
          </w:p>
        </w:tc>
        <w:tc>
          <w:tcPr>
            <w:tcW w:w="8611" w:type="dxa"/>
          </w:tcPr>
          <w:p w14:paraId="07D5C6B0" w14:textId="24CB364B" w:rsidR="005F5060" w:rsidRPr="005F5060" w:rsidRDefault="005F5060" w:rsidP="005F5060">
            <w:pPr>
              <w:tabs>
                <w:tab w:val="clear" w:pos="-1440"/>
                <w:tab w:val="clear" w:pos="-720"/>
                <w:tab w:val="clear" w:pos="0"/>
                <w:tab w:val="clear" w:pos="380"/>
              </w:tabs>
              <w:suppressAutoHyphens/>
              <w:spacing w:line="252" w:lineRule="atLeast"/>
              <w:rPr>
                <w:sz w:val="20"/>
              </w:rPr>
            </w:pPr>
            <w:r w:rsidRPr="000C5232">
              <w:rPr>
                <w:sz w:val="20"/>
              </w:rPr>
              <w:t xml:space="preserve">In </w:t>
            </w:r>
            <w:r>
              <w:rPr>
                <w:sz w:val="20"/>
              </w:rPr>
              <w:t>geval van een wijziging geeft Opdrachtgever</w:t>
            </w:r>
            <w:r w:rsidRPr="000C5232">
              <w:rPr>
                <w:sz w:val="20"/>
              </w:rPr>
              <w:t xml:space="preserve"> de wijziging zo snel mogelijk door aan de </w:t>
            </w:r>
            <w:r>
              <w:rPr>
                <w:sz w:val="20"/>
              </w:rPr>
              <w:t>Opdrachtnemer</w:t>
            </w:r>
            <w:r w:rsidRPr="000C5232">
              <w:rPr>
                <w:sz w:val="20"/>
              </w:rPr>
              <w:t>.</w:t>
            </w:r>
          </w:p>
        </w:tc>
      </w:tr>
      <w:tr w:rsidR="005F5060" w:rsidRPr="00266038" w14:paraId="11530EE1" w14:textId="77777777" w:rsidTr="00E1330F">
        <w:tc>
          <w:tcPr>
            <w:tcW w:w="1134" w:type="dxa"/>
          </w:tcPr>
          <w:p w14:paraId="61785C1F" w14:textId="1B81EAD2" w:rsidR="005F5060" w:rsidRPr="005F5060" w:rsidRDefault="009F5C61" w:rsidP="005F5060">
            <w:pPr>
              <w:rPr>
                <w:bCs/>
                <w:sz w:val="20"/>
                <w:szCs w:val="18"/>
              </w:rPr>
            </w:pPr>
            <w:r>
              <w:rPr>
                <w:bCs/>
                <w:sz w:val="20"/>
                <w:szCs w:val="18"/>
              </w:rPr>
              <w:t>5</w:t>
            </w:r>
            <w:r w:rsidR="005F5060" w:rsidRPr="005F5060">
              <w:rPr>
                <w:bCs/>
                <w:sz w:val="20"/>
                <w:szCs w:val="18"/>
              </w:rPr>
              <w:t>.1.12</w:t>
            </w:r>
          </w:p>
        </w:tc>
        <w:tc>
          <w:tcPr>
            <w:tcW w:w="8611" w:type="dxa"/>
          </w:tcPr>
          <w:p w14:paraId="6172EF4C" w14:textId="71B80A3A" w:rsidR="005F5060" w:rsidRPr="005F5060" w:rsidRDefault="005F5060" w:rsidP="005F5060">
            <w:pPr>
              <w:tabs>
                <w:tab w:val="clear" w:pos="-1440"/>
                <w:tab w:val="clear" w:pos="-720"/>
                <w:tab w:val="clear" w:pos="0"/>
                <w:tab w:val="clear" w:pos="380"/>
              </w:tabs>
              <w:suppressAutoHyphens/>
              <w:spacing w:line="252" w:lineRule="atLeast"/>
              <w:rPr>
                <w:sz w:val="20"/>
              </w:rPr>
            </w:pPr>
            <w:r>
              <w:rPr>
                <w:sz w:val="20"/>
              </w:rPr>
              <w:t xml:space="preserve">De </w:t>
            </w:r>
            <w:r w:rsidRPr="004F1684">
              <w:rPr>
                <w:sz w:val="20"/>
              </w:rPr>
              <w:t xml:space="preserve">Opdrachtnemer stelt op werkdagen tussen </w:t>
            </w:r>
            <w:r>
              <w:rPr>
                <w:sz w:val="20"/>
              </w:rPr>
              <w:t>8</w:t>
            </w:r>
            <w:r w:rsidRPr="004F1684">
              <w:rPr>
                <w:sz w:val="20"/>
              </w:rPr>
              <w:t xml:space="preserve">.00 en </w:t>
            </w:r>
            <w:r>
              <w:rPr>
                <w:sz w:val="20"/>
              </w:rPr>
              <w:t>18</w:t>
            </w:r>
            <w:r w:rsidRPr="004F1684">
              <w:rPr>
                <w:sz w:val="20"/>
              </w:rPr>
              <w:t>.00 uur een contactcenter met telefoonnummer en mailadres ter beschikking. Medewerkers van de Opdrachtgever kunnen hier kosteloos vragen stellen over functionaliteit en techniek van de</w:t>
            </w:r>
            <w:r>
              <w:rPr>
                <w:sz w:val="20"/>
              </w:rPr>
              <w:t xml:space="preserve"> geleverde of te onderhouden</w:t>
            </w:r>
            <w:r w:rsidRPr="004F1684">
              <w:rPr>
                <w:sz w:val="20"/>
              </w:rPr>
              <w:t xml:space="preserve"> </w:t>
            </w:r>
            <w:r>
              <w:rPr>
                <w:sz w:val="20"/>
              </w:rPr>
              <w:t>debiet</w:t>
            </w:r>
            <w:r w:rsidRPr="004F1684">
              <w:rPr>
                <w:sz w:val="20"/>
              </w:rPr>
              <w:t>meters van de Opdrachtnemer.</w:t>
            </w:r>
          </w:p>
        </w:tc>
      </w:tr>
    </w:tbl>
    <w:p w14:paraId="4BA1C5DD" w14:textId="77777777" w:rsidR="002349A3" w:rsidRDefault="002349A3" w:rsidP="002349A3"/>
    <w:p w14:paraId="183097F6" w14:textId="77777777" w:rsidR="002349A3" w:rsidRDefault="002349A3" w:rsidP="002349A3">
      <w:pPr>
        <w:tabs>
          <w:tab w:val="clear" w:pos="-1440"/>
          <w:tab w:val="clear" w:pos="-720"/>
          <w:tab w:val="clear" w:pos="0"/>
          <w:tab w:val="clear" w:pos="380"/>
        </w:tabs>
      </w:pPr>
      <w:r>
        <w:br w:type="page"/>
      </w:r>
    </w:p>
    <w:p w14:paraId="7ECB86F8" w14:textId="77777777" w:rsidR="002349A3" w:rsidRDefault="002349A3" w:rsidP="002349A3"/>
    <w:p w14:paraId="75FD7614" w14:textId="77777777" w:rsidR="002349A3" w:rsidRDefault="002349A3" w:rsidP="002349A3">
      <w:pPr>
        <w:pStyle w:val="Kop2"/>
      </w:pPr>
      <w:bookmarkStart w:id="29" w:name="_Toc102639212"/>
      <w:r>
        <w:t>Eisen aan preventief onderhoud</w:t>
      </w:r>
      <w:bookmarkEnd w:id="29"/>
    </w:p>
    <w:p w14:paraId="17A7DAC6" w14:textId="77777777" w:rsidR="002349A3" w:rsidRDefault="002349A3" w:rsidP="002349A3"/>
    <w:tbl>
      <w:tblPr>
        <w:tblStyle w:val="Tabelraster"/>
        <w:tblW w:w="9745" w:type="dxa"/>
        <w:tblInd w:w="108" w:type="dxa"/>
        <w:tblLayout w:type="fixed"/>
        <w:tblLook w:val="04A0" w:firstRow="1" w:lastRow="0" w:firstColumn="1" w:lastColumn="0" w:noHBand="0" w:noVBand="1"/>
      </w:tblPr>
      <w:tblGrid>
        <w:gridCol w:w="1134"/>
        <w:gridCol w:w="8611"/>
      </w:tblGrid>
      <w:tr w:rsidR="002349A3" w:rsidRPr="0077326D" w14:paraId="12ED718A" w14:textId="77777777" w:rsidTr="00003028">
        <w:tc>
          <w:tcPr>
            <w:tcW w:w="1134" w:type="dxa"/>
            <w:shd w:val="clear" w:color="auto" w:fill="BFBFBF" w:themeFill="background1" w:themeFillShade="BF"/>
          </w:tcPr>
          <w:p w14:paraId="1D809B00" w14:textId="77777777" w:rsidR="002349A3" w:rsidRPr="0077326D" w:rsidRDefault="002349A3" w:rsidP="00E1330F">
            <w:pPr>
              <w:rPr>
                <w:b/>
                <w:sz w:val="20"/>
              </w:rPr>
            </w:pPr>
            <w:r w:rsidRPr="0077326D">
              <w:rPr>
                <w:b/>
                <w:sz w:val="20"/>
              </w:rPr>
              <w:t>Nr.</w:t>
            </w:r>
          </w:p>
        </w:tc>
        <w:tc>
          <w:tcPr>
            <w:tcW w:w="8611" w:type="dxa"/>
            <w:shd w:val="clear" w:color="auto" w:fill="BFBFBF" w:themeFill="background1" w:themeFillShade="BF"/>
          </w:tcPr>
          <w:p w14:paraId="69C703E6" w14:textId="77777777" w:rsidR="002349A3" w:rsidRPr="0077326D" w:rsidRDefault="002349A3" w:rsidP="00E1330F">
            <w:pPr>
              <w:rPr>
                <w:b/>
                <w:sz w:val="20"/>
              </w:rPr>
            </w:pPr>
            <w:r w:rsidRPr="0077326D">
              <w:rPr>
                <w:b/>
                <w:sz w:val="20"/>
              </w:rPr>
              <w:t>Eis</w:t>
            </w:r>
          </w:p>
        </w:tc>
      </w:tr>
      <w:tr w:rsidR="002349A3" w:rsidRPr="00B32BF2" w14:paraId="47D12747" w14:textId="77777777" w:rsidTr="00003028">
        <w:tc>
          <w:tcPr>
            <w:tcW w:w="1134" w:type="dxa"/>
          </w:tcPr>
          <w:p w14:paraId="3A296C96" w14:textId="23CD2DAF" w:rsidR="002349A3" w:rsidRPr="00B32BF2" w:rsidRDefault="009F5C61" w:rsidP="00E1330F">
            <w:pPr>
              <w:rPr>
                <w:bCs/>
                <w:sz w:val="20"/>
              </w:rPr>
            </w:pPr>
            <w:r>
              <w:rPr>
                <w:bCs/>
                <w:sz w:val="20"/>
              </w:rPr>
              <w:t>5</w:t>
            </w:r>
            <w:r w:rsidR="00C34EA6">
              <w:rPr>
                <w:bCs/>
                <w:sz w:val="20"/>
              </w:rPr>
              <w:t>.</w:t>
            </w:r>
            <w:r w:rsidR="002810B8">
              <w:rPr>
                <w:bCs/>
                <w:sz w:val="20"/>
              </w:rPr>
              <w:t>2</w:t>
            </w:r>
            <w:r w:rsidR="00C34EA6">
              <w:rPr>
                <w:bCs/>
                <w:sz w:val="20"/>
              </w:rPr>
              <w:t>.1</w:t>
            </w:r>
          </w:p>
        </w:tc>
        <w:tc>
          <w:tcPr>
            <w:tcW w:w="8611" w:type="dxa"/>
          </w:tcPr>
          <w:p w14:paraId="4FECD9B7" w14:textId="0703AE4C" w:rsidR="00DE49EF" w:rsidRPr="009F1DD0" w:rsidRDefault="00DE49EF" w:rsidP="00F24738">
            <w:pPr>
              <w:tabs>
                <w:tab w:val="clear" w:pos="-1440"/>
                <w:tab w:val="clear" w:pos="-720"/>
                <w:tab w:val="clear" w:pos="0"/>
                <w:tab w:val="clear" w:pos="380"/>
              </w:tabs>
              <w:suppressAutoHyphens/>
              <w:spacing w:line="252" w:lineRule="atLeast"/>
              <w:rPr>
                <w:sz w:val="20"/>
              </w:rPr>
            </w:pPr>
            <w:r w:rsidRPr="000C3EE3">
              <w:rPr>
                <w:sz w:val="20"/>
              </w:rPr>
              <w:t xml:space="preserve">Binnen Rijnland kennen we kritische debietmeters en overige debietmeters. In bijlage </w:t>
            </w:r>
            <w:r w:rsidR="006B3733">
              <w:rPr>
                <w:sz w:val="20"/>
              </w:rPr>
              <w:t>4</w:t>
            </w:r>
            <w:r w:rsidRPr="009F1DD0">
              <w:rPr>
                <w:sz w:val="20"/>
              </w:rPr>
              <w:t xml:space="preserve"> is een overzicht te vinden van alle debietmeters incl. de bijbehorende ca</w:t>
            </w:r>
            <w:r w:rsidR="009D096F" w:rsidRPr="009F1DD0">
              <w:rPr>
                <w:sz w:val="20"/>
              </w:rPr>
              <w:t>tegorie.</w:t>
            </w:r>
          </w:p>
          <w:p w14:paraId="0CD2C557" w14:textId="77777777" w:rsidR="009D096F" w:rsidRPr="009F1DD0" w:rsidRDefault="009D096F" w:rsidP="00F24738">
            <w:pPr>
              <w:tabs>
                <w:tab w:val="clear" w:pos="-1440"/>
                <w:tab w:val="clear" w:pos="-720"/>
                <w:tab w:val="clear" w:pos="0"/>
                <w:tab w:val="clear" w:pos="380"/>
              </w:tabs>
              <w:suppressAutoHyphens/>
              <w:spacing w:line="252" w:lineRule="atLeast"/>
              <w:rPr>
                <w:sz w:val="20"/>
              </w:rPr>
            </w:pPr>
          </w:p>
          <w:p w14:paraId="4C691720" w14:textId="3641A20F" w:rsidR="00DE49EF" w:rsidRPr="009F1DD0" w:rsidRDefault="00DE49EF" w:rsidP="00DE49EF">
            <w:pPr>
              <w:rPr>
                <w:sz w:val="20"/>
              </w:rPr>
            </w:pPr>
            <w:r w:rsidRPr="009F1DD0">
              <w:rPr>
                <w:sz w:val="20"/>
              </w:rPr>
              <w:t xml:space="preserve">Tot het </w:t>
            </w:r>
            <w:r w:rsidR="009D096F" w:rsidRPr="009F1DD0">
              <w:rPr>
                <w:sz w:val="20"/>
              </w:rPr>
              <w:t xml:space="preserve">jaarlijks </w:t>
            </w:r>
            <w:r w:rsidRPr="009F1DD0">
              <w:rPr>
                <w:sz w:val="20"/>
              </w:rPr>
              <w:t>onderhoud en inspectie behoort:</w:t>
            </w:r>
          </w:p>
          <w:p w14:paraId="04F97436" w14:textId="5B02E89D" w:rsidR="00836A3B" w:rsidRPr="009F1DD0" w:rsidRDefault="00836A3B" w:rsidP="009F1DD0">
            <w:pPr>
              <w:pStyle w:val="Lijstalinea"/>
              <w:numPr>
                <w:ilvl w:val="0"/>
                <w:numId w:val="43"/>
              </w:numPr>
              <w:rPr>
                <w:sz w:val="20"/>
              </w:rPr>
            </w:pPr>
            <w:bookmarkStart w:id="30" w:name="_Hlk102640558"/>
            <w:r w:rsidRPr="009F1DD0">
              <w:rPr>
                <w:sz w:val="20"/>
              </w:rPr>
              <w:t xml:space="preserve">Controle algemene werking. </w:t>
            </w:r>
          </w:p>
          <w:p w14:paraId="70EBE80C" w14:textId="12FB6B1B" w:rsidR="00836A3B" w:rsidRPr="009F1DD0" w:rsidRDefault="00836A3B" w:rsidP="009F1DD0">
            <w:pPr>
              <w:pStyle w:val="Lijstalinea"/>
              <w:numPr>
                <w:ilvl w:val="0"/>
                <w:numId w:val="43"/>
              </w:numPr>
              <w:rPr>
                <w:sz w:val="20"/>
              </w:rPr>
            </w:pPr>
            <w:r w:rsidRPr="009F1DD0">
              <w:rPr>
                <w:sz w:val="20"/>
              </w:rPr>
              <w:t>Uitgang signalen contoleren (mA signaal en contacten)</w:t>
            </w:r>
          </w:p>
          <w:p w14:paraId="2532098D" w14:textId="498AEA0F" w:rsidR="00836A3B" w:rsidRPr="009F1DD0" w:rsidRDefault="00836A3B" w:rsidP="009F1DD0">
            <w:pPr>
              <w:pStyle w:val="Lijstalinea"/>
              <w:numPr>
                <w:ilvl w:val="0"/>
                <w:numId w:val="43"/>
              </w:numPr>
              <w:rPr>
                <w:sz w:val="20"/>
              </w:rPr>
            </w:pPr>
            <w:r w:rsidRPr="009F1DD0">
              <w:rPr>
                <w:sz w:val="20"/>
              </w:rPr>
              <w:t>Isolatiewaarde meetbuis.</w:t>
            </w:r>
          </w:p>
          <w:p w14:paraId="0BA51D00" w14:textId="0FE15A46" w:rsidR="00836A3B" w:rsidRPr="009F1DD0" w:rsidRDefault="00836A3B" w:rsidP="009F1DD0">
            <w:pPr>
              <w:pStyle w:val="Lijstalinea"/>
              <w:numPr>
                <w:ilvl w:val="0"/>
                <w:numId w:val="43"/>
              </w:numPr>
              <w:rPr>
                <w:sz w:val="20"/>
              </w:rPr>
            </w:pPr>
            <w:r w:rsidRPr="009F1DD0">
              <w:rPr>
                <w:sz w:val="20"/>
              </w:rPr>
              <w:t xml:space="preserve">Controle van de signaalomvormer, waarbij de doorstroming van een hoeveelheid water wordt gesimuleerd. </w:t>
            </w:r>
          </w:p>
          <w:p w14:paraId="4F26FBC4" w14:textId="1E4470CB" w:rsidR="00836A3B" w:rsidRPr="009F1DD0" w:rsidRDefault="00836A3B" w:rsidP="009F1DD0">
            <w:pPr>
              <w:pStyle w:val="Lijstalinea"/>
              <w:numPr>
                <w:ilvl w:val="0"/>
                <w:numId w:val="43"/>
              </w:numPr>
              <w:rPr>
                <w:sz w:val="20"/>
              </w:rPr>
            </w:pPr>
            <w:r w:rsidRPr="009F1DD0">
              <w:rPr>
                <w:sz w:val="20"/>
              </w:rPr>
              <w:t>Terugkoppeling van de resultaten door middel van een verificatiecertificaat.</w:t>
            </w:r>
          </w:p>
          <w:bookmarkEnd w:id="30"/>
          <w:p w14:paraId="42A7D478" w14:textId="5CCCE580" w:rsidR="00836A3B" w:rsidRPr="009F1DD0" w:rsidRDefault="009F1DD0" w:rsidP="009F1DD0">
            <w:pPr>
              <w:pStyle w:val="Lijstalinea"/>
              <w:numPr>
                <w:ilvl w:val="0"/>
                <w:numId w:val="43"/>
              </w:numPr>
              <w:tabs>
                <w:tab w:val="clear" w:pos="-1440"/>
                <w:tab w:val="clear" w:pos="-720"/>
                <w:tab w:val="clear" w:pos="0"/>
                <w:tab w:val="clear" w:pos="380"/>
              </w:tabs>
              <w:suppressAutoHyphens/>
              <w:spacing w:line="252" w:lineRule="atLeast"/>
              <w:rPr>
                <w:sz w:val="20"/>
              </w:rPr>
            </w:pPr>
            <w:r w:rsidRPr="009F1DD0">
              <w:rPr>
                <w:sz w:val="20"/>
              </w:rPr>
              <w:t xml:space="preserve">Inspectierapportage incl. CMDB gegevens. </w:t>
            </w:r>
          </w:p>
          <w:p w14:paraId="12655E91" w14:textId="77777777" w:rsidR="00836A3B" w:rsidRPr="009F1DD0" w:rsidRDefault="00836A3B" w:rsidP="00836A3B">
            <w:pPr>
              <w:rPr>
                <w:sz w:val="20"/>
              </w:rPr>
            </w:pPr>
          </w:p>
          <w:p w14:paraId="74AF613E" w14:textId="2887A018" w:rsidR="00DE49EF" w:rsidRDefault="009D096F" w:rsidP="00836A3B">
            <w:pPr>
              <w:rPr>
                <w:sz w:val="20"/>
              </w:rPr>
            </w:pPr>
            <w:r w:rsidRPr="009F1DD0">
              <w:rPr>
                <w:sz w:val="20"/>
              </w:rPr>
              <w:t xml:space="preserve">Het jaarlijks </w:t>
            </w:r>
            <w:r w:rsidR="00836A3B" w:rsidRPr="009F1DD0">
              <w:rPr>
                <w:sz w:val="20"/>
              </w:rPr>
              <w:t xml:space="preserve">onderhoud en inspectie wordt uitgevoerd op </w:t>
            </w:r>
            <w:r w:rsidRPr="009F1DD0">
              <w:rPr>
                <w:sz w:val="20"/>
              </w:rPr>
              <w:t>alle kritische debietmeters. De niet kritische debietmeters kunnen op aanvraag van Opdracht</w:t>
            </w:r>
            <w:r w:rsidR="009E4586" w:rsidRPr="009F1DD0">
              <w:rPr>
                <w:sz w:val="20"/>
              </w:rPr>
              <w:t>gever</w:t>
            </w:r>
            <w:r w:rsidRPr="009F1DD0">
              <w:rPr>
                <w:sz w:val="20"/>
              </w:rPr>
              <w:t xml:space="preserve"> jaarlijks optioneel worden meegenomen.</w:t>
            </w:r>
          </w:p>
          <w:p w14:paraId="761587EA" w14:textId="37C44F7D" w:rsidR="004113C8" w:rsidRPr="009F1DD0" w:rsidRDefault="004113C8" w:rsidP="00836A3B">
            <w:pPr>
              <w:rPr>
                <w:sz w:val="20"/>
              </w:rPr>
            </w:pPr>
            <w:r>
              <w:rPr>
                <w:sz w:val="20"/>
              </w:rPr>
              <w:t>Een uitzondering is hierop het eerste contractjaar. Hierin moet Opdrachtnemer alle debietmeters voorzien van onderhoud en inspectie.</w:t>
            </w:r>
          </w:p>
          <w:p w14:paraId="0D05E57D" w14:textId="77777777" w:rsidR="009F1DD0" w:rsidRPr="009F1DD0" w:rsidRDefault="009F1DD0" w:rsidP="009F1DD0">
            <w:pPr>
              <w:rPr>
                <w:sz w:val="20"/>
              </w:rPr>
            </w:pPr>
          </w:p>
          <w:p w14:paraId="04A5190D" w14:textId="333ED370" w:rsidR="009D096F" w:rsidRPr="009F1DD0" w:rsidRDefault="009D096F" w:rsidP="009F1DD0">
            <w:pPr>
              <w:rPr>
                <w:sz w:val="20"/>
              </w:rPr>
            </w:pPr>
            <w:r w:rsidRPr="009F1DD0">
              <w:rPr>
                <w:sz w:val="20"/>
              </w:rPr>
              <w:t>Het jaarlijks inspecteren van alle</w:t>
            </w:r>
            <w:r w:rsidR="00D15280" w:rsidRPr="009F1DD0">
              <w:rPr>
                <w:sz w:val="20"/>
              </w:rPr>
              <w:t xml:space="preserve"> kritische</w:t>
            </w:r>
            <w:r w:rsidRPr="009F1DD0">
              <w:rPr>
                <w:sz w:val="20"/>
              </w:rPr>
              <w:t xml:space="preserve"> debietmeters</w:t>
            </w:r>
            <w:r w:rsidR="00D15280" w:rsidRPr="009F1DD0">
              <w:rPr>
                <w:sz w:val="20"/>
              </w:rPr>
              <w:t xml:space="preserve"> en overige debietmeters die op aanvraag van Opdrachtgever dat jaar zijn </w:t>
            </w:r>
            <w:r w:rsidR="009F1DD0" w:rsidRPr="009F1DD0">
              <w:rPr>
                <w:sz w:val="20"/>
              </w:rPr>
              <w:t>onderhouden en geïnspecteerd</w:t>
            </w:r>
            <w:r w:rsidRPr="009F1DD0">
              <w:rPr>
                <w:sz w:val="20"/>
              </w:rPr>
              <w:t xml:space="preserve">. Hieronder wordt verstaan: </w:t>
            </w:r>
          </w:p>
          <w:p w14:paraId="044CCE33" w14:textId="5B40175A" w:rsidR="009D096F" w:rsidRPr="009F1DD0" w:rsidRDefault="009D096F" w:rsidP="009F1DD0">
            <w:pPr>
              <w:pStyle w:val="Lijstalinea"/>
              <w:numPr>
                <w:ilvl w:val="0"/>
                <w:numId w:val="44"/>
              </w:numPr>
              <w:rPr>
                <w:sz w:val="20"/>
              </w:rPr>
            </w:pPr>
            <w:r w:rsidRPr="009F1DD0">
              <w:rPr>
                <w:sz w:val="20"/>
              </w:rPr>
              <w:t xml:space="preserve">Adviseren over geconstateerde afwijkingen tussen debietmeters </w:t>
            </w:r>
          </w:p>
          <w:p w14:paraId="05D34D02" w14:textId="6E9E7A7A" w:rsidR="009D096F" w:rsidRPr="009F1DD0" w:rsidRDefault="009D096F" w:rsidP="009F1DD0">
            <w:pPr>
              <w:pStyle w:val="Lijstalinea"/>
              <w:numPr>
                <w:ilvl w:val="0"/>
                <w:numId w:val="44"/>
              </w:numPr>
              <w:rPr>
                <w:sz w:val="20"/>
              </w:rPr>
            </w:pPr>
            <w:r w:rsidRPr="009F1DD0">
              <w:rPr>
                <w:sz w:val="20"/>
              </w:rPr>
              <w:t>Advisering over vervanging van onderdelen of de gehele debietmeter.</w:t>
            </w:r>
          </w:p>
          <w:p w14:paraId="136D13CF" w14:textId="77777777" w:rsidR="00D43F89" w:rsidRDefault="00D43F89" w:rsidP="009F1DD0">
            <w:pPr>
              <w:rPr>
                <w:sz w:val="20"/>
              </w:rPr>
            </w:pPr>
          </w:p>
          <w:p w14:paraId="4F99514F" w14:textId="5A9D9A34" w:rsidR="00B9073A" w:rsidRPr="00D43F89" w:rsidRDefault="00B9073A" w:rsidP="00D43F89">
            <w:pPr>
              <w:rPr>
                <w:sz w:val="20"/>
              </w:rPr>
            </w:pPr>
            <w:r w:rsidRPr="009F1DD0">
              <w:rPr>
                <w:sz w:val="20"/>
              </w:rPr>
              <w:t xml:space="preserve">Deze adviezen worden genoteerd in een jaarlijkse inspectie en onderhoudsrapportage. </w:t>
            </w:r>
          </w:p>
        </w:tc>
      </w:tr>
      <w:tr w:rsidR="00C34EA6" w:rsidRPr="00C659E7" w14:paraId="6875993C" w14:textId="77777777" w:rsidTr="00003028">
        <w:tc>
          <w:tcPr>
            <w:tcW w:w="1134" w:type="dxa"/>
          </w:tcPr>
          <w:p w14:paraId="4D5F9F99" w14:textId="6BF98CA1" w:rsidR="00C34EA6" w:rsidRPr="00C659E7" w:rsidRDefault="009F5C61" w:rsidP="00C34EA6">
            <w:pPr>
              <w:rPr>
                <w:bCs/>
                <w:sz w:val="20"/>
              </w:rPr>
            </w:pPr>
            <w:r>
              <w:rPr>
                <w:bCs/>
                <w:sz w:val="20"/>
              </w:rPr>
              <w:t>5</w:t>
            </w:r>
            <w:r w:rsidR="00C34EA6" w:rsidRPr="00860C6F">
              <w:rPr>
                <w:bCs/>
                <w:sz w:val="20"/>
              </w:rPr>
              <w:t>.</w:t>
            </w:r>
            <w:r w:rsidR="002810B8">
              <w:rPr>
                <w:bCs/>
                <w:sz w:val="20"/>
              </w:rPr>
              <w:t>2</w:t>
            </w:r>
            <w:r w:rsidR="00C34EA6" w:rsidRPr="00860C6F">
              <w:rPr>
                <w:bCs/>
                <w:sz w:val="20"/>
              </w:rPr>
              <w:t>.</w:t>
            </w:r>
            <w:r w:rsidR="002810B8">
              <w:rPr>
                <w:bCs/>
                <w:sz w:val="20"/>
              </w:rPr>
              <w:t>2</w:t>
            </w:r>
          </w:p>
        </w:tc>
        <w:tc>
          <w:tcPr>
            <w:tcW w:w="8611" w:type="dxa"/>
          </w:tcPr>
          <w:p w14:paraId="687A9ECD" w14:textId="4908CAC5" w:rsidR="00C34EA6" w:rsidRPr="00C659E7" w:rsidRDefault="00C34EA6" w:rsidP="00C34EA6">
            <w:pPr>
              <w:rPr>
                <w:sz w:val="20"/>
              </w:rPr>
            </w:pPr>
            <w:r w:rsidRPr="00C659E7">
              <w:rPr>
                <w:sz w:val="20"/>
              </w:rPr>
              <w:t xml:space="preserve">Opdrachtnemer </w:t>
            </w:r>
            <w:r>
              <w:rPr>
                <w:sz w:val="20"/>
              </w:rPr>
              <w:t>voorziet</w:t>
            </w:r>
            <w:r w:rsidRPr="00C659E7">
              <w:rPr>
                <w:sz w:val="20"/>
              </w:rPr>
              <w:t xml:space="preserve"> alle </w:t>
            </w:r>
            <w:r>
              <w:rPr>
                <w:sz w:val="20"/>
              </w:rPr>
              <w:t xml:space="preserve">debietmeters die </w:t>
            </w:r>
            <w:r w:rsidR="00D43F89">
              <w:rPr>
                <w:sz w:val="20"/>
              </w:rPr>
              <w:t>jaarlijks</w:t>
            </w:r>
            <w:r w:rsidR="00B9073A">
              <w:rPr>
                <w:sz w:val="20"/>
              </w:rPr>
              <w:t xml:space="preserve"> </w:t>
            </w:r>
            <w:r>
              <w:rPr>
                <w:sz w:val="20"/>
              </w:rPr>
              <w:t>onderhoud hebben gehad</w:t>
            </w:r>
            <w:r w:rsidRPr="00C659E7">
              <w:rPr>
                <w:sz w:val="20"/>
              </w:rPr>
              <w:t xml:space="preserve"> van een </w:t>
            </w:r>
            <w:r>
              <w:rPr>
                <w:sz w:val="20"/>
              </w:rPr>
              <w:t xml:space="preserve">actuele </w:t>
            </w:r>
            <w:r w:rsidRPr="00C659E7">
              <w:rPr>
                <w:sz w:val="20"/>
              </w:rPr>
              <w:t>sticker met daarop aangegeven:</w:t>
            </w:r>
          </w:p>
          <w:p w14:paraId="432AFFBB" w14:textId="7157C107" w:rsidR="00C34EA6" w:rsidRPr="00C659E7" w:rsidRDefault="00C34EA6" w:rsidP="00C34EA6">
            <w:pPr>
              <w:numPr>
                <w:ilvl w:val="0"/>
                <w:numId w:val="2"/>
              </w:numPr>
              <w:tabs>
                <w:tab w:val="clear" w:pos="-1440"/>
                <w:tab w:val="clear" w:pos="-720"/>
                <w:tab w:val="clear" w:pos="0"/>
                <w:tab w:val="clear" w:pos="380"/>
              </w:tabs>
              <w:suppressAutoHyphens/>
              <w:spacing w:line="252" w:lineRule="atLeast"/>
              <w:rPr>
                <w:sz w:val="20"/>
              </w:rPr>
            </w:pPr>
            <w:r>
              <w:rPr>
                <w:sz w:val="20"/>
              </w:rPr>
              <w:t>D</w:t>
            </w:r>
            <w:r w:rsidRPr="00C659E7">
              <w:rPr>
                <w:sz w:val="20"/>
              </w:rPr>
              <w:t xml:space="preserve">e datum waarop onderhoud en/of </w:t>
            </w:r>
            <w:r w:rsidR="007E568B">
              <w:rPr>
                <w:sz w:val="20"/>
              </w:rPr>
              <w:t>justeren/</w:t>
            </w:r>
            <w:r w:rsidRPr="00C659E7">
              <w:rPr>
                <w:sz w:val="20"/>
              </w:rPr>
              <w:t>kalibr</w:t>
            </w:r>
            <w:r w:rsidR="007E568B">
              <w:rPr>
                <w:sz w:val="20"/>
              </w:rPr>
              <w:t>eren</w:t>
            </w:r>
            <w:r w:rsidRPr="00C659E7">
              <w:rPr>
                <w:sz w:val="20"/>
              </w:rPr>
              <w:t xml:space="preserve"> is uitgevoerd</w:t>
            </w:r>
            <w:r>
              <w:rPr>
                <w:sz w:val="20"/>
              </w:rPr>
              <w:t>.</w:t>
            </w:r>
          </w:p>
          <w:p w14:paraId="63A179EE" w14:textId="79590087" w:rsidR="00C34EA6" w:rsidRPr="00C659E7" w:rsidRDefault="00C34EA6" w:rsidP="00C34EA6">
            <w:pPr>
              <w:numPr>
                <w:ilvl w:val="0"/>
                <w:numId w:val="2"/>
              </w:numPr>
              <w:tabs>
                <w:tab w:val="clear" w:pos="-1440"/>
                <w:tab w:val="clear" w:pos="-720"/>
                <w:tab w:val="clear" w:pos="0"/>
                <w:tab w:val="clear" w:pos="380"/>
              </w:tabs>
              <w:suppressAutoHyphens/>
              <w:spacing w:line="252" w:lineRule="atLeast"/>
              <w:rPr>
                <w:sz w:val="20"/>
              </w:rPr>
            </w:pPr>
            <w:r>
              <w:rPr>
                <w:sz w:val="20"/>
              </w:rPr>
              <w:t>D</w:t>
            </w:r>
            <w:r w:rsidRPr="00C659E7">
              <w:rPr>
                <w:sz w:val="20"/>
              </w:rPr>
              <w:t xml:space="preserve">e datum voor wanneer het volgende periodiek onderhoud en/of </w:t>
            </w:r>
            <w:r w:rsidR="007E568B">
              <w:rPr>
                <w:sz w:val="20"/>
              </w:rPr>
              <w:t>justeren/</w:t>
            </w:r>
            <w:r w:rsidRPr="00C659E7">
              <w:rPr>
                <w:sz w:val="20"/>
              </w:rPr>
              <w:t>kalibr</w:t>
            </w:r>
            <w:r w:rsidR="007E568B">
              <w:rPr>
                <w:sz w:val="20"/>
              </w:rPr>
              <w:t>eren</w:t>
            </w:r>
            <w:r w:rsidRPr="00C659E7">
              <w:rPr>
                <w:sz w:val="20"/>
              </w:rPr>
              <w:t xml:space="preserve"> moet zijn uitgevoerd.</w:t>
            </w:r>
          </w:p>
          <w:p w14:paraId="44CF86DD" w14:textId="77777777" w:rsidR="00C34EA6" w:rsidRPr="00C659E7" w:rsidRDefault="00C34EA6" w:rsidP="00C34EA6">
            <w:pPr>
              <w:rPr>
                <w:sz w:val="20"/>
              </w:rPr>
            </w:pPr>
          </w:p>
        </w:tc>
      </w:tr>
      <w:tr w:rsidR="002810B8" w:rsidRPr="00C659E7" w14:paraId="15977C2D" w14:textId="77777777" w:rsidTr="00003028">
        <w:tc>
          <w:tcPr>
            <w:tcW w:w="1134" w:type="dxa"/>
          </w:tcPr>
          <w:p w14:paraId="16F46478" w14:textId="6F813D22" w:rsidR="002810B8" w:rsidRPr="00860C6F" w:rsidRDefault="009F5C61" w:rsidP="00C34EA6">
            <w:pPr>
              <w:rPr>
                <w:bCs/>
              </w:rPr>
            </w:pPr>
            <w:r>
              <w:rPr>
                <w:bCs/>
                <w:sz w:val="20"/>
                <w:szCs w:val="18"/>
              </w:rPr>
              <w:t>5</w:t>
            </w:r>
            <w:r w:rsidR="002810B8" w:rsidRPr="002810B8">
              <w:rPr>
                <w:bCs/>
                <w:sz w:val="20"/>
                <w:szCs w:val="18"/>
              </w:rPr>
              <w:t>.</w:t>
            </w:r>
            <w:r w:rsidR="002810B8">
              <w:rPr>
                <w:bCs/>
                <w:sz w:val="20"/>
                <w:szCs w:val="18"/>
              </w:rPr>
              <w:t>2</w:t>
            </w:r>
            <w:r w:rsidR="002810B8" w:rsidRPr="002810B8">
              <w:rPr>
                <w:bCs/>
                <w:sz w:val="20"/>
                <w:szCs w:val="18"/>
              </w:rPr>
              <w:t>.3</w:t>
            </w:r>
          </w:p>
        </w:tc>
        <w:tc>
          <w:tcPr>
            <w:tcW w:w="8611" w:type="dxa"/>
          </w:tcPr>
          <w:p w14:paraId="3D40196D" w14:textId="6BEA1BF9" w:rsidR="002810B8" w:rsidRDefault="002810B8" w:rsidP="002810B8">
            <w:pPr>
              <w:rPr>
                <w:sz w:val="20"/>
              </w:rPr>
            </w:pPr>
            <w:r w:rsidRPr="0036648D">
              <w:rPr>
                <w:sz w:val="20"/>
              </w:rPr>
              <w:t xml:space="preserve">Opdrachtnemer levert </w:t>
            </w:r>
            <w:r>
              <w:rPr>
                <w:sz w:val="20"/>
              </w:rPr>
              <w:t>na inspectie</w:t>
            </w:r>
            <w:r w:rsidRPr="0036648D">
              <w:rPr>
                <w:sz w:val="20"/>
              </w:rPr>
              <w:t xml:space="preserve"> een rapportage</w:t>
            </w:r>
            <w:r>
              <w:rPr>
                <w:sz w:val="20"/>
              </w:rPr>
              <w:t xml:space="preserve"> (digitaal)</w:t>
            </w:r>
            <w:r w:rsidRPr="0036648D">
              <w:rPr>
                <w:sz w:val="20"/>
              </w:rPr>
              <w:t xml:space="preserve"> van alle </w:t>
            </w:r>
            <w:r>
              <w:rPr>
                <w:sz w:val="20"/>
              </w:rPr>
              <w:t xml:space="preserve">uitgevoerde </w:t>
            </w:r>
            <w:r w:rsidRPr="0036648D">
              <w:rPr>
                <w:sz w:val="20"/>
              </w:rPr>
              <w:t>werkzaamheden</w:t>
            </w:r>
            <w:r>
              <w:rPr>
                <w:sz w:val="20"/>
              </w:rPr>
              <w:t xml:space="preserve"> en leveringen </w:t>
            </w:r>
            <w:r w:rsidRPr="0036648D">
              <w:rPr>
                <w:sz w:val="20"/>
              </w:rPr>
              <w:t>aan Opdrachtgever.</w:t>
            </w:r>
            <w:r>
              <w:rPr>
                <w:sz w:val="20"/>
              </w:rPr>
              <w:t xml:space="preserve"> De rapportage bevat o.a.:</w:t>
            </w:r>
          </w:p>
          <w:p w14:paraId="5F1C5239" w14:textId="77777777" w:rsidR="002810B8" w:rsidRDefault="002810B8" w:rsidP="002810B8">
            <w:pPr>
              <w:pStyle w:val="Lijstalinea"/>
              <w:numPr>
                <w:ilvl w:val="0"/>
                <w:numId w:val="2"/>
              </w:numPr>
              <w:rPr>
                <w:sz w:val="20"/>
              </w:rPr>
            </w:pPr>
            <w:r>
              <w:rPr>
                <w:sz w:val="20"/>
              </w:rPr>
              <w:t>E</w:t>
            </w:r>
            <w:r w:rsidRPr="00236378">
              <w:rPr>
                <w:sz w:val="20"/>
              </w:rPr>
              <w:t xml:space="preserve">en overzicht van alle </w:t>
            </w:r>
            <w:r>
              <w:rPr>
                <w:sz w:val="20"/>
              </w:rPr>
              <w:t>uitgevoerde werkzaamheden.</w:t>
            </w:r>
          </w:p>
          <w:p w14:paraId="5C8B3690" w14:textId="77777777" w:rsidR="002810B8" w:rsidRDefault="002810B8" w:rsidP="002810B8">
            <w:pPr>
              <w:pStyle w:val="Lijstalinea"/>
              <w:numPr>
                <w:ilvl w:val="0"/>
                <w:numId w:val="2"/>
              </w:numPr>
              <w:rPr>
                <w:sz w:val="20"/>
              </w:rPr>
            </w:pPr>
            <w:r>
              <w:rPr>
                <w:sz w:val="20"/>
              </w:rPr>
              <w:t xml:space="preserve">Nieuwe </w:t>
            </w:r>
            <w:r w:rsidRPr="0063315B">
              <w:rPr>
                <w:sz w:val="20"/>
              </w:rPr>
              <w:t>CMDB informatie</w:t>
            </w:r>
            <w:r>
              <w:rPr>
                <w:sz w:val="20"/>
              </w:rPr>
              <w:t xml:space="preserve"> conform format Opdrachtgever van nieuw geleverde debietmeters en/of onderdelen</w:t>
            </w:r>
            <w:r w:rsidRPr="0063315B">
              <w:rPr>
                <w:sz w:val="20"/>
              </w:rPr>
              <w:t>.</w:t>
            </w:r>
          </w:p>
          <w:p w14:paraId="63B914B1" w14:textId="77777777" w:rsidR="002810B8" w:rsidRDefault="002810B8" w:rsidP="002810B8">
            <w:pPr>
              <w:pStyle w:val="Lijstalinea"/>
              <w:numPr>
                <w:ilvl w:val="0"/>
                <w:numId w:val="2"/>
              </w:numPr>
              <w:rPr>
                <w:sz w:val="20"/>
              </w:rPr>
            </w:pPr>
            <w:r>
              <w:rPr>
                <w:sz w:val="20"/>
              </w:rPr>
              <w:t>Een overzicht van alle geïnspecteerde debietmeters met daarin de volgende onderdelen per debietmeter:</w:t>
            </w:r>
          </w:p>
          <w:p w14:paraId="4E5BB719" w14:textId="77777777" w:rsidR="002810B8" w:rsidRDefault="002810B8" w:rsidP="002810B8">
            <w:pPr>
              <w:pStyle w:val="Lijstalinea"/>
              <w:numPr>
                <w:ilvl w:val="1"/>
                <w:numId w:val="2"/>
              </w:numPr>
              <w:rPr>
                <w:sz w:val="20"/>
              </w:rPr>
            </w:pPr>
            <w:r>
              <w:rPr>
                <w:sz w:val="20"/>
              </w:rPr>
              <w:t>Debietmeter goedgekeurd of afgekeurd</w:t>
            </w:r>
          </w:p>
          <w:p w14:paraId="2F8C0A08" w14:textId="77777777" w:rsidR="002810B8" w:rsidRDefault="002810B8" w:rsidP="002810B8">
            <w:pPr>
              <w:pStyle w:val="Lijstalinea"/>
              <w:numPr>
                <w:ilvl w:val="1"/>
                <w:numId w:val="2"/>
              </w:numPr>
              <w:rPr>
                <w:sz w:val="20"/>
              </w:rPr>
            </w:pPr>
            <w:r>
              <w:rPr>
                <w:sz w:val="20"/>
              </w:rPr>
              <w:t>Per afgekeurde debietmeter duidelijke reden/omschrijving van afkeuring</w:t>
            </w:r>
          </w:p>
          <w:p w14:paraId="2A69A77B" w14:textId="77777777" w:rsidR="002810B8" w:rsidRPr="00893AB4" w:rsidRDefault="002810B8" w:rsidP="002810B8">
            <w:pPr>
              <w:pStyle w:val="Lijstalinea"/>
              <w:numPr>
                <w:ilvl w:val="1"/>
                <w:numId w:val="2"/>
              </w:numPr>
              <w:rPr>
                <w:sz w:val="20"/>
              </w:rPr>
            </w:pPr>
            <w:r>
              <w:rPr>
                <w:sz w:val="20"/>
              </w:rPr>
              <w:t>Per afgekeurde debietmeter uitgebreid advies hoe dit te herstellen is voor Opdrachtgever.</w:t>
            </w:r>
          </w:p>
          <w:p w14:paraId="324AD39B" w14:textId="77777777" w:rsidR="002810B8" w:rsidRPr="00236378" w:rsidRDefault="002810B8" w:rsidP="002810B8">
            <w:pPr>
              <w:pStyle w:val="Lijstalinea"/>
              <w:numPr>
                <w:ilvl w:val="0"/>
                <w:numId w:val="2"/>
              </w:numPr>
              <w:rPr>
                <w:sz w:val="20"/>
              </w:rPr>
            </w:pPr>
            <w:r>
              <w:rPr>
                <w:sz w:val="20"/>
              </w:rPr>
              <w:t>A</w:t>
            </w:r>
            <w:r w:rsidRPr="00236378">
              <w:rPr>
                <w:sz w:val="20"/>
              </w:rPr>
              <w:t>dvie</w:t>
            </w:r>
            <w:r>
              <w:rPr>
                <w:sz w:val="20"/>
              </w:rPr>
              <w:t>zen</w:t>
            </w:r>
            <w:r w:rsidRPr="00236378">
              <w:rPr>
                <w:sz w:val="20"/>
              </w:rPr>
              <w:t xml:space="preserve"> t.a.v. betrouwbaarheid, beschikbaarheid, </w:t>
            </w:r>
            <w:r>
              <w:rPr>
                <w:sz w:val="20"/>
              </w:rPr>
              <w:t xml:space="preserve">onderhoudbaarheid, </w:t>
            </w:r>
            <w:r w:rsidRPr="00236378">
              <w:rPr>
                <w:sz w:val="20"/>
              </w:rPr>
              <w:t>veiligheid, kostenbeheer</w:t>
            </w:r>
            <w:r>
              <w:rPr>
                <w:sz w:val="20"/>
              </w:rPr>
              <w:t>,</w:t>
            </w:r>
            <w:r w:rsidRPr="00236378">
              <w:rPr>
                <w:sz w:val="20"/>
              </w:rPr>
              <w:t xml:space="preserve"> </w:t>
            </w:r>
            <w:r>
              <w:rPr>
                <w:sz w:val="20"/>
              </w:rPr>
              <w:t xml:space="preserve">planning, </w:t>
            </w:r>
            <w:r w:rsidRPr="00236378">
              <w:rPr>
                <w:sz w:val="20"/>
              </w:rPr>
              <w:t xml:space="preserve">innovatie, duurzaamheid en </w:t>
            </w:r>
            <w:r>
              <w:rPr>
                <w:sz w:val="20"/>
              </w:rPr>
              <w:t>potentiële</w:t>
            </w:r>
            <w:r w:rsidRPr="00236378">
              <w:rPr>
                <w:sz w:val="20"/>
              </w:rPr>
              <w:t xml:space="preserve"> verbeteringen</w:t>
            </w:r>
            <w:r>
              <w:rPr>
                <w:sz w:val="20"/>
              </w:rPr>
              <w:t xml:space="preserve"> en optimalisaties van alle geïnspecteerde debietmeters.</w:t>
            </w:r>
          </w:p>
          <w:p w14:paraId="38BF150E" w14:textId="77777777" w:rsidR="002810B8" w:rsidRPr="00C659E7" w:rsidRDefault="002810B8" w:rsidP="00C34EA6"/>
        </w:tc>
      </w:tr>
      <w:tr w:rsidR="001A70D6" w:rsidRPr="00C659E7" w14:paraId="1B77DCC2" w14:textId="77777777" w:rsidTr="00003028">
        <w:tc>
          <w:tcPr>
            <w:tcW w:w="1134" w:type="dxa"/>
          </w:tcPr>
          <w:p w14:paraId="472D4B85" w14:textId="0EBD3F03" w:rsidR="001A70D6" w:rsidRDefault="001A70D6" w:rsidP="00C34EA6">
            <w:pPr>
              <w:rPr>
                <w:bCs/>
                <w:szCs w:val="18"/>
              </w:rPr>
            </w:pPr>
            <w:r w:rsidRPr="001A70D6">
              <w:rPr>
                <w:bCs/>
                <w:sz w:val="20"/>
                <w:szCs w:val="16"/>
              </w:rPr>
              <w:lastRenderedPageBreak/>
              <w:t>5.2.4</w:t>
            </w:r>
          </w:p>
        </w:tc>
        <w:tc>
          <w:tcPr>
            <w:tcW w:w="8611" w:type="dxa"/>
          </w:tcPr>
          <w:p w14:paraId="2FB70642" w14:textId="605CBC97" w:rsidR="001A70D6" w:rsidRPr="0036648D" w:rsidRDefault="001A70D6" w:rsidP="002810B8">
            <w:r w:rsidRPr="008C7D83">
              <w:rPr>
                <w:sz w:val="20"/>
              </w:rPr>
              <w:t xml:space="preserve">Op basis van </w:t>
            </w:r>
            <w:r>
              <w:rPr>
                <w:sz w:val="20"/>
              </w:rPr>
              <w:t>deze</w:t>
            </w:r>
            <w:r w:rsidRPr="008C7D83">
              <w:rPr>
                <w:sz w:val="20"/>
              </w:rPr>
              <w:t xml:space="preserve"> rapportage </w:t>
            </w:r>
            <w:r>
              <w:rPr>
                <w:sz w:val="20"/>
              </w:rPr>
              <w:t>plant</w:t>
            </w:r>
            <w:r w:rsidRPr="008C7D83">
              <w:rPr>
                <w:sz w:val="20"/>
              </w:rPr>
              <w:t xml:space="preserve"> Opdrachtgever </w:t>
            </w:r>
            <w:r>
              <w:rPr>
                <w:sz w:val="20"/>
              </w:rPr>
              <w:t xml:space="preserve">jaarlijks een </w:t>
            </w:r>
            <w:r w:rsidRPr="008C7D83">
              <w:rPr>
                <w:sz w:val="20"/>
              </w:rPr>
              <w:t xml:space="preserve">overleg </w:t>
            </w:r>
            <w:r>
              <w:rPr>
                <w:sz w:val="20"/>
              </w:rPr>
              <w:t>in tussen</w:t>
            </w:r>
            <w:r w:rsidRPr="008C7D83">
              <w:rPr>
                <w:sz w:val="20"/>
              </w:rPr>
              <w:t xml:space="preserve"> Opdrachtnemer en Opdrachtgever om</w:t>
            </w:r>
            <w:r>
              <w:rPr>
                <w:sz w:val="20"/>
              </w:rPr>
              <w:t xml:space="preserve"> de rapportage</w:t>
            </w:r>
            <w:r w:rsidRPr="008C7D83">
              <w:rPr>
                <w:sz w:val="20"/>
              </w:rPr>
              <w:t xml:space="preserve"> te bespreken, knelpunten structureel op te lossen en optimalisaties te realiseren. </w:t>
            </w:r>
          </w:p>
        </w:tc>
      </w:tr>
    </w:tbl>
    <w:p w14:paraId="0284818C" w14:textId="77777777" w:rsidR="002349A3" w:rsidRPr="000905D9" w:rsidRDefault="002349A3" w:rsidP="002349A3">
      <w:pPr>
        <w:rPr>
          <w:bCs/>
        </w:rPr>
      </w:pPr>
    </w:p>
    <w:p w14:paraId="2E381B7D" w14:textId="77777777" w:rsidR="002349A3" w:rsidRDefault="002349A3" w:rsidP="002349A3">
      <w:pPr>
        <w:pStyle w:val="Kop2"/>
      </w:pPr>
      <w:bookmarkStart w:id="31" w:name="_Toc102639213"/>
      <w:r>
        <w:t xml:space="preserve">Eisen aan bijdragen </w:t>
      </w:r>
      <w:proofErr w:type="spellStart"/>
      <w:r>
        <w:t>langetermijnoplossing</w:t>
      </w:r>
      <w:bookmarkEnd w:id="31"/>
      <w:proofErr w:type="spellEnd"/>
    </w:p>
    <w:p w14:paraId="398356D6" w14:textId="77777777" w:rsidR="002349A3" w:rsidRDefault="002349A3" w:rsidP="002349A3"/>
    <w:tbl>
      <w:tblPr>
        <w:tblStyle w:val="Tabelraster"/>
        <w:tblW w:w="9745" w:type="dxa"/>
        <w:tblInd w:w="108" w:type="dxa"/>
        <w:tblLayout w:type="fixed"/>
        <w:tblLook w:val="04A0" w:firstRow="1" w:lastRow="0" w:firstColumn="1" w:lastColumn="0" w:noHBand="0" w:noVBand="1"/>
      </w:tblPr>
      <w:tblGrid>
        <w:gridCol w:w="1134"/>
        <w:gridCol w:w="8611"/>
      </w:tblGrid>
      <w:tr w:rsidR="002349A3" w:rsidRPr="0077326D" w14:paraId="6E741CB4" w14:textId="77777777" w:rsidTr="00E1330F">
        <w:tc>
          <w:tcPr>
            <w:tcW w:w="1134" w:type="dxa"/>
            <w:shd w:val="clear" w:color="auto" w:fill="BFBFBF" w:themeFill="background1" w:themeFillShade="BF"/>
          </w:tcPr>
          <w:p w14:paraId="7EA73411" w14:textId="77777777" w:rsidR="002349A3" w:rsidRPr="0077326D" w:rsidRDefault="002349A3" w:rsidP="00E1330F">
            <w:pPr>
              <w:rPr>
                <w:b/>
                <w:sz w:val="20"/>
              </w:rPr>
            </w:pPr>
            <w:r w:rsidRPr="0077326D">
              <w:rPr>
                <w:b/>
                <w:sz w:val="20"/>
              </w:rPr>
              <w:t>Nr.</w:t>
            </w:r>
          </w:p>
        </w:tc>
        <w:tc>
          <w:tcPr>
            <w:tcW w:w="8611" w:type="dxa"/>
            <w:shd w:val="clear" w:color="auto" w:fill="BFBFBF" w:themeFill="background1" w:themeFillShade="BF"/>
          </w:tcPr>
          <w:p w14:paraId="6F8578B1" w14:textId="77777777" w:rsidR="002349A3" w:rsidRPr="0077326D" w:rsidRDefault="002349A3" w:rsidP="00E1330F">
            <w:pPr>
              <w:rPr>
                <w:b/>
                <w:sz w:val="20"/>
              </w:rPr>
            </w:pPr>
            <w:r w:rsidRPr="0077326D">
              <w:rPr>
                <w:b/>
                <w:sz w:val="20"/>
              </w:rPr>
              <w:t>Eis</w:t>
            </w:r>
          </w:p>
        </w:tc>
      </w:tr>
      <w:tr w:rsidR="002349A3" w:rsidRPr="00A42A43" w14:paraId="60362C93" w14:textId="77777777" w:rsidTr="00E1330F">
        <w:tc>
          <w:tcPr>
            <w:tcW w:w="1134" w:type="dxa"/>
          </w:tcPr>
          <w:p w14:paraId="777E0FB6" w14:textId="344F0F8D" w:rsidR="002349A3" w:rsidRPr="00A42A43" w:rsidRDefault="001A70D6" w:rsidP="00E1330F">
            <w:pPr>
              <w:rPr>
                <w:bCs/>
                <w:sz w:val="20"/>
              </w:rPr>
            </w:pPr>
            <w:r>
              <w:rPr>
                <w:bCs/>
                <w:sz w:val="20"/>
              </w:rPr>
              <w:t>5</w:t>
            </w:r>
            <w:r w:rsidR="00AE6C14">
              <w:rPr>
                <w:bCs/>
                <w:sz w:val="20"/>
              </w:rPr>
              <w:t>.</w:t>
            </w:r>
            <w:r>
              <w:rPr>
                <w:bCs/>
                <w:sz w:val="20"/>
              </w:rPr>
              <w:t>3</w:t>
            </w:r>
            <w:r w:rsidR="00AE6C14">
              <w:rPr>
                <w:bCs/>
                <w:sz w:val="20"/>
              </w:rPr>
              <w:t>.1</w:t>
            </w:r>
          </w:p>
        </w:tc>
        <w:tc>
          <w:tcPr>
            <w:tcW w:w="8611" w:type="dxa"/>
          </w:tcPr>
          <w:p w14:paraId="3A2DAFBB" w14:textId="4D67186F" w:rsidR="002349A3" w:rsidRDefault="002349A3" w:rsidP="00E1330F">
            <w:pPr>
              <w:rPr>
                <w:sz w:val="20"/>
              </w:rPr>
            </w:pPr>
            <w:r w:rsidRPr="00A42A43">
              <w:rPr>
                <w:sz w:val="20"/>
              </w:rPr>
              <w:t>Tijdens de uitvoering van d</w:t>
            </w:r>
            <w:r>
              <w:rPr>
                <w:sz w:val="20"/>
              </w:rPr>
              <w:t>eze Overeenkomst</w:t>
            </w:r>
            <w:r w:rsidRPr="00A42A43">
              <w:rPr>
                <w:sz w:val="20"/>
              </w:rPr>
              <w:t xml:space="preserve"> wil </w:t>
            </w:r>
            <w:r>
              <w:rPr>
                <w:sz w:val="20"/>
              </w:rPr>
              <w:t xml:space="preserve">Opdrachtgever mogelijk </w:t>
            </w:r>
            <w:r w:rsidRPr="00A42A43">
              <w:rPr>
                <w:sz w:val="20"/>
              </w:rPr>
              <w:t>overgaan naar de langetermijnoplossing</w:t>
            </w:r>
            <w:r>
              <w:rPr>
                <w:sz w:val="20"/>
              </w:rPr>
              <w:t xml:space="preserve"> van:</w:t>
            </w:r>
          </w:p>
          <w:p w14:paraId="05BB6118" w14:textId="77777777" w:rsidR="002349A3" w:rsidRDefault="002349A3" w:rsidP="00E1330F">
            <w:pPr>
              <w:pStyle w:val="Lijstalinea"/>
              <w:numPr>
                <w:ilvl w:val="0"/>
                <w:numId w:val="2"/>
              </w:numPr>
              <w:rPr>
                <w:sz w:val="20"/>
              </w:rPr>
            </w:pPr>
            <w:r>
              <w:rPr>
                <w:sz w:val="20"/>
              </w:rPr>
              <w:t>Dataontsluiting debietmeters.</w:t>
            </w:r>
          </w:p>
          <w:p w14:paraId="00888620" w14:textId="4F0FDE95" w:rsidR="002349A3" w:rsidRDefault="0085694A" w:rsidP="00E1330F">
            <w:pPr>
              <w:pStyle w:val="Lijstalinea"/>
              <w:numPr>
                <w:ilvl w:val="0"/>
                <w:numId w:val="2"/>
              </w:numPr>
              <w:rPr>
                <w:sz w:val="20"/>
              </w:rPr>
            </w:pPr>
            <w:r>
              <w:rPr>
                <w:sz w:val="20"/>
              </w:rPr>
              <w:t>Integratie b</w:t>
            </w:r>
            <w:r w:rsidR="002349A3">
              <w:rPr>
                <w:sz w:val="20"/>
              </w:rPr>
              <w:t>eheersysteem debietmeters.</w:t>
            </w:r>
          </w:p>
          <w:p w14:paraId="108E3A24" w14:textId="77777777" w:rsidR="002349A3" w:rsidRDefault="002349A3" w:rsidP="00E1330F">
            <w:pPr>
              <w:rPr>
                <w:sz w:val="20"/>
              </w:rPr>
            </w:pPr>
          </w:p>
          <w:p w14:paraId="3B59399E" w14:textId="7E30E8F6" w:rsidR="002349A3" w:rsidRPr="00A42A43" w:rsidRDefault="002349A3" w:rsidP="00E1330F">
            <w:pPr>
              <w:rPr>
                <w:sz w:val="20"/>
              </w:rPr>
            </w:pPr>
            <w:r>
              <w:rPr>
                <w:sz w:val="20"/>
              </w:rPr>
              <w:t>De Opdrachtnemer denkt hier proactief in mee, stelt een advies op</w:t>
            </w:r>
            <w:r w:rsidR="00415A5D">
              <w:rPr>
                <w:sz w:val="20"/>
              </w:rPr>
              <w:t>, op aanvraag</w:t>
            </w:r>
            <w:r>
              <w:rPr>
                <w:sz w:val="20"/>
              </w:rPr>
              <w:t xml:space="preserve"> en adviseert</w:t>
            </w:r>
            <w:r w:rsidRPr="00A42A43">
              <w:rPr>
                <w:sz w:val="20"/>
              </w:rPr>
              <w:t xml:space="preserve"> </w:t>
            </w:r>
            <w:r>
              <w:rPr>
                <w:sz w:val="20"/>
              </w:rPr>
              <w:t>Opdrachtgever</w:t>
            </w:r>
            <w:r w:rsidRPr="00A42A43">
              <w:rPr>
                <w:sz w:val="20"/>
              </w:rPr>
              <w:t>.</w:t>
            </w:r>
          </w:p>
          <w:p w14:paraId="69042CC3" w14:textId="77777777" w:rsidR="002349A3" w:rsidRPr="00A42A43" w:rsidRDefault="002349A3" w:rsidP="00E1330F">
            <w:pPr>
              <w:rPr>
                <w:sz w:val="20"/>
              </w:rPr>
            </w:pPr>
          </w:p>
        </w:tc>
      </w:tr>
    </w:tbl>
    <w:p w14:paraId="1958E749" w14:textId="77777777" w:rsidR="002349A3" w:rsidRDefault="002349A3" w:rsidP="002349A3">
      <w:pPr>
        <w:tabs>
          <w:tab w:val="clear" w:pos="-1440"/>
          <w:tab w:val="clear" w:pos="-720"/>
          <w:tab w:val="clear" w:pos="0"/>
          <w:tab w:val="clear" w:pos="380"/>
        </w:tabs>
      </w:pPr>
    </w:p>
    <w:p w14:paraId="02AD93DF" w14:textId="77777777" w:rsidR="002349A3" w:rsidRDefault="002349A3" w:rsidP="002349A3">
      <w:pPr>
        <w:pStyle w:val="Kop2"/>
      </w:pPr>
      <w:bookmarkStart w:id="32" w:name="_Toc102639214"/>
      <w:r>
        <w:t>Eisen aan opleveren na het eindigen van de Overeenkomst</w:t>
      </w:r>
      <w:bookmarkEnd w:id="32"/>
    </w:p>
    <w:p w14:paraId="580E75E7" w14:textId="77777777" w:rsidR="002349A3" w:rsidRDefault="002349A3" w:rsidP="002349A3">
      <w:pPr>
        <w:tabs>
          <w:tab w:val="clear" w:pos="-1440"/>
          <w:tab w:val="clear" w:pos="-720"/>
          <w:tab w:val="clear" w:pos="0"/>
          <w:tab w:val="clear" w:pos="380"/>
        </w:tabs>
      </w:pPr>
    </w:p>
    <w:tbl>
      <w:tblPr>
        <w:tblStyle w:val="Tabelraster"/>
        <w:tblW w:w="9178" w:type="dxa"/>
        <w:tblInd w:w="108" w:type="dxa"/>
        <w:tblLayout w:type="fixed"/>
        <w:tblLook w:val="04A0" w:firstRow="1" w:lastRow="0" w:firstColumn="1" w:lastColumn="0" w:noHBand="0" w:noVBand="1"/>
      </w:tblPr>
      <w:tblGrid>
        <w:gridCol w:w="1134"/>
        <w:gridCol w:w="8044"/>
      </w:tblGrid>
      <w:tr w:rsidR="002349A3" w:rsidRPr="0077326D" w14:paraId="1E37CD2A" w14:textId="77777777" w:rsidTr="00E1330F">
        <w:tc>
          <w:tcPr>
            <w:tcW w:w="1134" w:type="dxa"/>
            <w:shd w:val="clear" w:color="auto" w:fill="BFBFBF" w:themeFill="background1" w:themeFillShade="BF"/>
          </w:tcPr>
          <w:p w14:paraId="3DCDF8FC" w14:textId="77777777" w:rsidR="002349A3" w:rsidRPr="0077326D" w:rsidRDefault="002349A3" w:rsidP="00E1330F">
            <w:pPr>
              <w:rPr>
                <w:b/>
                <w:sz w:val="20"/>
              </w:rPr>
            </w:pPr>
            <w:r w:rsidRPr="0077326D">
              <w:rPr>
                <w:b/>
                <w:sz w:val="20"/>
              </w:rPr>
              <w:t>Nr.</w:t>
            </w:r>
          </w:p>
        </w:tc>
        <w:tc>
          <w:tcPr>
            <w:tcW w:w="8044" w:type="dxa"/>
            <w:shd w:val="clear" w:color="auto" w:fill="BFBFBF" w:themeFill="background1" w:themeFillShade="BF"/>
          </w:tcPr>
          <w:p w14:paraId="21D5B2C4" w14:textId="77777777" w:rsidR="002349A3" w:rsidRPr="0077326D" w:rsidRDefault="002349A3" w:rsidP="00E1330F">
            <w:pPr>
              <w:rPr>
                <w:b/>
                <w:sz w:val="20"/>
              </w:rPr>
            </w:pPr>
            <w:r w:rsidRPr="0077326D">
              <w:rPr>
                <w:b/>
                <w:sz w:val="20"/>
              </w:rPr>
              <w:t>Eis</w:t>
            </w:r>
          </w:p>
        </w:tc>
      </w:tr>
      <w:tr w:rsidR="002349A3" w:rsidRPr="00E36D33" w14:paraId="27B86FEF" w14:textId="77777777" w:rsidTr="00E1330F">
        <w:tc>
          <w:tcPr>
            <w:tcW w:w="1134" w:type="dxa"/>
          </w:tcPr>
          <w:p w14:paraId="5DC6946E" w14:textId="1FCCD025" w:rsidR="002349A3" w:rsidRPr="00E36D33" w:rsidRDefault="009F5C61" w:rsidP="00E1330F">
            <w:pPr>
              <w:rPr>
                <w:bCs/>
                <w:sz w:val="20"/>
              </w:rPr>
            </w:pPr>
            <w:r>
              <w:rPr>
                <w:bCs/>
                <w:sz w:val="20"/>
              </w:rPr>
              <w:t>5</w:t>
            </w:r>
            <w:r w:rsidR="00AE6C14">
              <w:rPr>
                <w:bCs/>
                <w:sz w:val="20"/>
              </w:rPr>
              <w:t>.</w:t>
            </w:r>
            <w:r w:rsidR="001A70D6">
              <w:rPr>
                <w:bCs/>
                <w:sz w:val="20"/>
              </w:rPr>
              <w:t>4</w:t>
            </w:r>
            <w:r w:rsidR="00AE6C14">
              <w:rPr>
                <w:bCs/>
                <w:sz w:val="20"/>
              </w:rPr>
              <w:t>.1</w:t>
            </w:r>
          </w:p>
        </w:tc>
        <w:tc>
          <w:tcPr>
            <w:tcW w:w="8044" w:type="dxa"/>
          </w:tcPr>
          <w:p w14:paraId="26392770" w14:textId="4EBB50C7" w:rsidR="002349A3" w:rsidRPr="00E36D33" w:rsidRDefault="002349A3" w:rsidP="00E1330F">
            <w:pPr>
              <w:rPr>
                <w:sz w:val="20"/>
              </w:rPr>
            </w:pPr>
            <w:r w:rsidRPr="00E36D33">
              <w:rPr>
                <w:sz w:val="20"/>
              </w:rPr>
              <w:t xml:space="preserve">Opdrachtnemer </w:t>
            </w:r>
            <w:r>
              <w:rPr>
                <w:sz w:val="20"/>
              </w:rPr>
              <w:t>stelt</w:t>
            </w:r>
            <w:r w:rsidRPr="00E36D33">
              <w:rPr>
                <w:sz w:val="20"/>
              </w:rPr>
              <w:t xml:space="preserve"> </w:t>
            </w:r>
            <w:r>
              <w:rPr>
                <w:sz w:val="20"/>
              </w:rPr>
              <w:t xml:space="preserve">alle Documentatie digitaal beschikbaar en houdt deze actueel gedurende de </w:t>
            </w:r>
            <w:r w:rsidR="006F1456">
              <w:rPr>
                <w:sz w:val="20"/>
              </w:rPr>
              <w:t>O</w:t>
            </w:r>
            <w:r>
              <w:rPr>
                <w:sz w:val="20"/>
              </w:rPr>
              <w:t xml:space="preserve">vereenkomst. </w:t>
            </w:r>
          </w:p>
          <w:p w14:paraId="79AAC79B" w14:textId="77777777" w:rsidR="002349A3" w:rsidRPr="00E36D33" w:rsidRDefault="002349A3" w:rsidP="00E1330F">
            <w:pPr>
              <w:rPr>
                <w:sz w:val="20"/>
              </w:rPr>
            </w:pPr>
          </w:p>
        </w:tc>
      </w:tr>
      <w:tr w:rsidR="00AE6C14" w:rsidRPr="00E36D33" w14:paraId="13EB0995" w14:textId="77777777" w:rsidTr="00E1330F">
        <w:tc>
          <w:tcPr>
            <w:tcW w:w="1134" w:type="dxa"/>
          </w:tcPr>
          <w:p w14:paraId="69AAE995" w14:textId="07DBEB93" w:rsidR="00AE6C14" w:rsidRPr="00E36D33" w:rsidRDefault="009F5C61" w:rsidP="00AE6C14">
            <w:pPr>
              <w:rPr>
                <w:bCs/>
                <w:sz w:val="20"/>
              </w:rPr>
            </w:pPr>
            <w:r>
              <w:rPr>
                <w:bCs/>
                <w:sz w:val="20"/>
              </w:rPr>
              <w:t>5</w:t>
            </w:r>
            <w:r w:rsidR="00AE6C14" w:rsidRPr="001B7363">
              <w:rPr>
                <w:bCs/>
                <w:sz w:val="20"/>
              </w:rPr>
              <w:t>.</w:t>
            </w:r>
            <w:r w:rsidR="001A70D6">
              <w:rPr>
                <w:bCs/>
                <w:sz w:val="20"/>
              </w:rPr>
              <w:t>4</w:t>
            </w:r>
            <w:r w:rsidR="00AE6C14" w:rsidRPr="001B7363">
              <w:rPr>
                <w:bCs/>
                <w:sz w:val="20"/>
              </w:rPr>
              <w:t>.</w:t>
            </w:r>
            <w:r w:rsidR="00AE6C14">
              <w:rPr>
                <w:bCs/>
                <w:sz w:val="20"/>
              </w:rPr>
              <w:t>2</w:t>
            </w:r>
          </w:p>
        </w:tc>
        <w:tc>
          <w:tcPr>
            <w:tcW w:w="8044" w:type="dxa"/>
          </w:tcPr>
          <w:p w14:paraId="5CCFD716" w14:textId="6A1D6958" w:rsidR="00AE6C14" w:rsidRPr="00E36D33" w:rsidRDefault="00AE6C14" w:rsidP="00AE6C14">
            <w:pPr>
              <w:rPr>
                <w:sz w:val="20"/>
              </w:rPr>
            </w:pPr>
            <w:r>
              <w:rPr>
                <w:sz w:val="20"/>
              </w:rPr>
              <w:t xml:space="preserve">Aan het einde van de Overeenkomst levert </w:t>
            </w:r>
            <w:r w:rsidRPr="00E36D33">
              <w:rPr>
                <w:sz w:val="20"/>
              </w:rPr>
              <w:t xml:space="preserve">Opdrachtnemer </w:t>
            </w:r>
            <w:r>
              <w:rPr>
                <w:sz w:val="20"/>
              </w:rPr>
              <w:t>een volledig actueel opleverdossier op van alle geleverde en onderhouden debietmeters</w:t>
            </w:r>
            <w:r w:rsidR="00752FE3">
              <w:rPr>
                <w:sz w:val="20"/>
              </w:rPr>
              <w:t>, zodat Opdrachtgever dit intern kan overdragen aan de afdeling Asset Data Control (ADC).</w:t>
            </w:r>
          </w:p>
          <w:p w14:paraId="2C7B5EA7" w14:textId="77777777" w:rsidR="00AE6C14" w:rsidRPr="00E36D33" w:rsidRDefault="00AE6C14" w:rsidP="00AE6C14">
            <w:pPr>
              <w:rPr>
                <w:sz w:val="20"/>
              </w:rPr>
            </w:pPr>
          </w:p>
        </w:tc>
      </w:tr>
    </w:tbl>
    <w:p w14:paraId="6D752A85" w14:textId="77777777" w:rsidR="002349A3" w:rsidRDefault="002349A3" w:rsidP="002349A3">
      <w:pPr>
        <w:tabs>
          <w:tab w:val="clear" w:pos="-1440"/>
          <w:tab w:val="clear" w:pos="-720"/>
          <w:tab w:val="clear" w:pos="0"/>
          <w:tab w:val="clear" w:pos="380"/>
        </w:tabs>
        <w:rPr>
          <w:b/>
        </w:rPr>
      </w:pPr>
    </w:p>
    <w:p w14:paraId="42ED1146" w14:textId="77777777" w:rsidR="002349A3" w:rsidRDefault="002349A3" w:rsidP="002349A3">
      <w:pPr>
        <w:tabs>
          <w:tab w:val="clear" w:pos="-1440"/>
          <w:tab w:val="clear" w:pos="-720"/>
          <w:tab w:val="clear" w:pos="0"/>
          <w:tab w:val="clear" w:pos="380"/>
        </w:tabs>
        <w:rPr>
          <w:b/>
        </w:rPr>
      </w:pPr>
    </w:p>
    <w:p w14:paraId="626E211F" w14:textId="77777777" w:rsidR="00100061" w:rsidRDefault="00100061" w:rsidP="00100061"/>
    <w:p w14:paraId="2C8B7A23" w14:textId="77777777" w:rsidR="00100061" w:rsidRPr="00100061" w:rsidRDefault="00100061" w:rsidP="00100061"/>
    <w:sectPr w:rsidR="00100061" w:rsidRPr="00100061" w:rsidSect="00C1627B">
      <w:headerReference w:type="even" r:id="rId12"/>
      <w:headerReference w:type="default" r:id="rId13"/>
      <w:footerReference w:type="even" r:id="rId14"/>
      <w:footerReference w:type="default" r:id="rId15"/>
      <w:footerReference w:type="first" r:id="rId16"/>
      <w:pgSz w:w="11906" w:h="16838"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31A6" w14:textId="77777777" w:rsidR="007F731D" w:rsidRDefault="007F731D">
      <w:r>
        <w:separator/>
      </w:r>
    </w:p>
  </w:endnote>
  <w:endnote w:type="continuationSeparator" w:id="0">
    <w:p w14:paraId="0449D6E1" w14:textId="77777777" w:rsidR="007F731D" w:rsidRDefault="007F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DC608" w14:textId="77777777" w:rsidR="007F731D" w:rsidRDefault="007F731D" w:rsidP="003A5759">
    <w:pPr>
      <w:pStyle w:val="Voettekst"/>
    </w:pPr>
    <w:r>
      <w:t>_______________________________________________________________________</w:t>
    </w:r>
  </w:p>
  <w:p w14:paraId="3472D6B5" w14:textId="0A631223" w:rsidR="007F731D" w:rsidRDefault="007F731D" w:rsidP="003A5759">
    <w:pPr>
      <w:pStyle w:val="Voettekst"/>
    </w:pPr>
    <w:r>
      <w:t xml:space="preserve">Pagina </w:t>
    </w:r>
    <w:r>
      <w:rPr>
        <w:b/>
      </w:rPr>
      <w:fldChar w:fldCharType="begin"/>
    </w:r>
    <w:r>
      <w:rPr>
        <w:b/>
      </w:rPr>
      <w:instrText>PAGE  \* Arabic  \* MERGEFORMAT</w:instrText>
    </w:r>
    <w:r>
      <w:rPr>
        <w:b/>
      </w:rPr>
      <w:fldChar w:fldCharType="separate"/>
    </w:r>
    <w:r>
      <w:rPr>
        <w:b/>
        <w:noProof/>
      </w:rPr>
      <w:t>34</w:t>
    </w:r>
    <w:r>
      <w:rPr>
        <w:b/>
      </w:rPr>
      <w:fldChar w:fldCharType="end"/>
    </w:r>
    <w:r>
      <w:t xml:space="preserve"> van </w:t>
    </w:r>
    <w:r>
      <w:rPr>
        <w:b/>
      </w:rPr>
      <w:fldChar w:fldCharType="begin"/>
    </w:r>
    <w:r>
      <w:rPr>
        <w:b/>
      </w:rPr>
      <w:instrText>NUMPAGES  \* Arabic  \* MERGEFORMAT</w:instrText>
    </w:r>
    <w:r>
      <w:rPr>
        <w:b/>
      </w:rPr>
      <w:fldChar w:fldCharType="separate"/>
    </w:r>
    <w:r>
      <w:rPr>
        <w:b/>
        <w:noProof/>
      </w:rPr>
      <w:t>34</w:t>
    </w:r>
    <w:r>
      <w:rPr>
        <w:b/>
      </w:rPr>
      <w:fldChar w:fldCharType="end"/>
    </w:r>
    <w:r>
      <w:tab/>
    </w:r>
    <w:r>
      <w:tab/>
      <w:t>hoogheemraadschap van Rijnland</w:t>
    </w:r>
  </w:p>
  <w:p w14:paraId="52AB8F77" w14:textId="20EDFAB2" w:rsidR="007F731D" w:rsidRDefault="007F731D" w:rsidP="006F48F2">
    <w:pPr>
      <w:pStyle w:val="Voettekst"/>
    </w:pPr>
    <w:r w:rsidRPr="00E80BA6">
      <w:rPr>
        <w:highlight w:val="yellow"/>
      </w:rPr>
      <w:t>DIG</w:t>
    </w:r>
    <w:r w:rsidRPr="00F90464">
      <w:rPr>
        <w:highlight w:val="yellow"/>
      </w:rPr>
      <w:t>-10914</w:t>
    </w:r>
  </w:p>
  <w:p w14:paraId="5FBF6986" w14:textId="18DBFA3C" w:rsidR="007F731D" w:rsidRDefault="007F731D" w:rsidP="006F48F2">
    <w:pPr>
      <w:pStyle w:val="Voettekst"/>
    </w:pPr>
    <w:r>
      <w:t>Levering en onderhoud van debietmeters</w:t>
    </w:r>
  </w:p>
  <w:p w14:paraId="0A764080" w14:textId="225AC073" w:rsidR="007F731D" w:rsidRDefault="007F731D" w:rsidP="00656DE0">
    <w:pPr>
      <w:pStyle w:val="Voettekst"/>
    </w:pPr>
    <w:r>
      <w:t>Programma van eisen debietmeters, v0.0 2021-03-26</w:t>
    </w:r>
  </w:p>
  <w:p w14:paraId="7E7CB6FB" w14:textId="15BB8470" w:rsidR="007F731D" w:rsidRDefault="007F731D" w:rsidP="00300800">
    <w:pPr>
      <w:tabs>
        <w:tab w:val="clear" w:pos="380"/>
        <w:tab w:val="left" w:pos="39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A7CD" w14:textId="77777777" w:rsidR="007F731D" w:rsidRDefault="007F731D" w:rsidP="003A5759">
    <w:pPr>
      <w:pStyle w:val="VoettekstEerste"/>
      <w:ind w:left="0"/>
    </w:pPr>
    <w:r>
      <w:t>____________________________________________________________________________________________________________________</w:t>
    </w:r>
  </w:p>
  <w:p w14:paraId="60413525" w14:textId="4FF74396" w:rsidR="007F731D" w:rsidRDefault="007F731D" w:rsidP="003A5759">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Pr>
        <w:b/>
        <w:noProof/>
      </w:rPr>
      <w:t>33</w:t>
    </w:r>
    <w:r>
      <w:rPr>
        <w:b/>
      </w:rPr>
      <w:fldChar w:fldCharType="end"/>
    </w:r>
    <w:r>
      <w:t xml:space="preserve"> van </w:t>
    </w:r>
    <w:r>
      <w:rPr>
        <w:b/>
      </w:rPr>
      <w:fldChar w:fldCharType="begin"/>
    </w:r>
    <w:r>
      <w:rPr>
        <w:b/>
      </w:rPr>
      <w:instrText>NUMPAGES  \* Arabic  \* MERGEFORMAT</w:instrText>
    </w:r>
    <w:r>
      <w:rPr>
        <w:b/>
      </w:rPr>
      <w:fldChar w:fldCharType="separate"/>
    </w:r>
    <w:r>
      <w:rPr>
        <w:b/>
        <w:noProof/>
      </w:rPr>
      <w:t>34</w:t>
    </w:r>
    <w:r>
      <w:rPr>
        <w:b/>
      </w:rPr>
      <w:fldChar w:fldCharType="end"/>
    </w:r>
  </w:p>
  <w:p w14:paraId="3F73729E" w14:textId="77777777" w:rsidR="007F731D" w:rsidRDefault="007F731D">
    <w:pPr>
      <w:pStyle w:val="Voettekst"/>
    </w:pPr>
    <w:r w:rsidRPr="00867936">
      <w:t>DIG-12468</w:t>
    </w:r>
  </w:p>
  <w:p w14:paraId="64619A78" w14:textId="54D61BCA" w:rsidR="007F731D" w:rsidRDefault="007F731D" w:rsidP="00EE0438">
    <w:pPr>
      <w:pStyle w:val="Voettekst"/>
    </w:pPr>
    <w:r>
      <w:t>Onderhoud d</w:t>
    </w:r>
    <w:r w:rsidRPr="00B23154">
      <w:t>ebietmeters Afvalwaterketen</w:t>
    </w:r>
    <w:r w:rsidRPr="00B23154" w:rsidDel="00B23154">
      <w:t xml:space="preserve"> </w:t>
    </w:r>
  </w:p>
  <w:p w14:paraId="4249C1B9" w14:textId="02AA8FF7" w:rsidR="007F731D" w:rsidRDefault="007F731D" w:rsidP="00EE0438">
    <w:pPr>
      <w:pStyle w:val="Voettekst"/>
    </w:pPr>
    <w:r>
      <w:t>Programma van eisen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7F731D" w:rsidRPr="003937C5" w14:paraId="5403368A" w14:textId="77777777" w:rsidTr="0064193E">
      <w:tc>
        <w:tcPr>
          <w:tcW w:w="5495" w:type="dxa"/>
        </w:tcPr>
        <w:p w14:paraId="0BA0DB24" w14:textId="5C9360A9" w:rsidR="007F731D" w:rsidRDefault="007F731D" w:rsidP="00D804FB">
          <w:pPr>
            <w:pStyle w:val="VoettekstEerste"/>
            <w:tabs>
              <w:tab w:val="clear" w:pos="6804"/>
              <w:tab w:val="left" w:pos="6840"/>
            </w:tabs>
            <w:ind w:left="0"/>
          </w:pPr>
          <w:r>
            <w:t>Archimedesweg 1</w:t>
          </w:r>
        </w:p>
        <w:p w14:paraId="35039E44" w14:textId="77777777" w:rsidR="007F731D" w:rsidRDefault="007F731D" w:rsidP="00D804FB">
          <w:pPr>
            <w:pStyle w:val="VoettekstEerste"/>
            <w:tabs>
              <w:tab w:val="clear" w:pos="6804"/>
              <w:tab w:val="left" w:pos="6840"/>
            </w:tabs>
            <w:ind w:left="0"/>
          </w:pPr>
          <w:r>
            <w:t>postadres:</w:t>
          </w:r>
        </w:p>
        <w:p w14:paraId="66DB544B" w14:textId="77777777" w:rsidR="007F731D" w:rsidRDefault="007F731D" w:rsidP="00D804FB">
          <w:pPr>
            <w:pStyle w:val="VoettekstEerste"/>
            <w:tabs>
              <w:tab w:val="clear" w:pos="6804"/>
              <w:tab w:val="left" w:pos="6840"/>
            </w:tabs>
            <w:ind w:left="0"/>
          </w:pPr>
          <w:r>
            <w:t>postbus 156</w:t>
          </w:r>
        </w:p>
        <w:p w14:paraId="073DA6ED" w14:textId="77777777" w:rsidR="007F731D" w:rsidRDefault="007F731D" w:rsidP="00D804FB">
          <w:pPr>
            <w:pStyle w:val="VoettekstEerste"/>
            <w:tabs>
              <w:tab w:val="clear" w:pos="6804"/>
              <w:tab w:val="left" w:pos="6840"/>
            </w:tabs>
            <w:ind w:left="0"/>
          </w:pPr>
          <w:r>
            <w:t>2300 AD  Leiden</w:t>
          </w:r>
        </w:p>
        <w:p w14:paraId="6339983B" w14:textId="77777777" w:rsidR="007F731D" w:rsidRDefault="007F731D" w:rsidP="00D804FB">
          <w:pPr>
            <w:pStyle w:val="VoettekstEerste"/>
            <w:tabs>
              <w:tab w:val="clear" w:pos="6804"/>
              <w:tab w:val="left" w:pos="6840"/>
            </w:tabs>
            <w:ind w:left="0"/>
            <w:rPr>
              <w:szCs w:val="14"/>
            </w:rPr>
          </w:pPr>
          <w:r w:rsidRPr="00FB2658">
            <w:rPr>
              <w:szCs w:val="14"/>
            </w:rPr>
            <w:t>telefoon (071) 3 063 063</w:t>
          </w:r>
        </w:p>
        <w:p w14:paraId="3391E9E0" w14:textId="77777777" w:rsidR="007F731D" w:rsidRDefault="007F731D" w:rsidP="00D804FB">
          <w:pPr>
            <w:pStyle w:val="VoettekstEerste"/>
            <w:tabs>
              <w:tab w:val="clear" w:pos="6804"/>
              <w:tab w:val="left" w:pos="6840"/>
            </w:tabs>
            <w:ind w:left="0"/>
          </w:pPr>
          <w:r w:rsidRPr="00FB2658">
            <w:rPr>
              <w:rFonts w:cs="Arial"/>
              <w:szCs w:val="14"/>
            </w:rPr>
            <w:t>telefax (071) 5 123 916</w:t>
          </w:r>
        </w:p>
      </w:tc>
      <w:tc>
        <w:tcPr>
          <w:tcW w:w="2374" w:type="dxa"/>
        </w:tcPr>
        <w:p w14:paraId="7FC5F310" w14:textId="2A362367" w:rsidR="007F731D" w:rsidRDefault="007F731D" w:rsidP="0064193E">
          <w:pPr>
            <w:pStyle w:val="VoettekstEerste"/>
            <w:tabs>
              <w:tab w:val="clear" w:pos="6804"/>
              <w:tab w:val="left" w:pos="6840"/>
            </w:tabs>
            <w:ind w:left="34"/>
          </w:pPr>
          <w:r>
            <w:t xml:space="preserve">CORSA nummer: - </w:t>
          </w:r>
        </w:p>
        <w:p w14:paraId="680AB1F5" w14:textId="40196388" w:rsidR="007F731D" w:rsidRDefault="007F731D" w:rsidP="0064193E">
          <w:pPr>
            <w:pStyle w:val="VoettekstEerste"/>
            <w:tabs>
              <w:tab w:val="clear" w:pos="6804"/>
              <w:tab w:val="left" w:pos="6840"/>
            </w:tabs>
            <w:ind w:left="34"/>
          </w:pPr>
          <w:r>
            <w:t>versie: 0.1</w:t>
          </w:r>
        </w:p>
        <w:p w14:paraId="7D59FBA9" w14:textId="337A3F03" w:rsidR="007F731D" w:rsidRDefault="007F731D" w:rsidP="0064193E">
          <w:pPr>
            <w:pStyle w:val="VoettekstEerste"/>
            <w:tabs>
              <w:tab w:val="clear" w:pos="6804"/>
              <w:tab w:val="left" w:pos="6840"/>
            </w:tabs>
            <w:ind w:left="34"/>
          </w:pPr>
          <w:r>
            <w:t xml:space="preserve">auteur: </w:t>
          </w:r>
        </w:p>
        <w:p w14:paraId="001885AC" w14:textId="77777777" w:rsidR="007F731D" w:rsidRPr="00C22362" w:rsidRDefault="007F731D" w:rsidP="0064193E">
          <w:pPr>
            <w:pStyle w:val="VoettekstEerste"/>
            <w:tabs>
              <w:tab w:val="clear" w:pos="6804"/>
              <w:tab w:val="left" w:pos="6840"/>
            </w:tabs>
            <w:ind w:left="34"/>
          </w:pPr>
          <w:r w:rsidRPr="00C22362">
            <w:t xml:space="preserve">oplage: </w:t>
          </w:r>
          <w:r>
            <w:fldChar w:fldCharType="begin" w:fldLock="1"/>
          </w:r>
          <w:r w:rsidRPr="00C22362">
            <w:instrText xml:space="preserve"> mitVV VVA1C29AE840C008479B11EFFF0DF2AEB2 \* MERGEFORMAT </w:instrText>
          </w:r>
          <w:r>
            <w:fldChar w:fldCharType="end"/>
          </w:r>
        </w:p>
        <w:p w14:paraId="47CCD3F4" w14:textId="0EFB598C" w:rsidR="007F731D" w:rsidRPr="00C22362" w:rsidRDefault="007F731D" w:rsidP="0064193E">
          <w:pPr>
            <w:pStyle w:val="VoettekstEerste"/>
            <w:tabs>
              <w:tab w:val="clear" w:pos="6804"/>
              <w:tab w:val="left" w:pos="6840"/>
            </w:tabs>
            <w:ind w:left="34"/>
            <w:rPr>
              <w:rFonts w:cs="Arial"/>
              <w:szCs w:val="14"/>
            </w:rPr>
          </w:pPr>
          <w:r w:rsidRPr="00C22362">
            <w:rPr>
              <w:szCs w:val="14"/>
            </w:rPr>
            <w:t xml:space="preserve">datum: </w:t>
          </w:r>
          <w:r>
            <w:rPr>
              <w:szCs w:val="14"/>
            </w:rPr>
            <w:t>28-3-2022</w:t>
          </w:r>
        </w:p>
        <w:p w14:paraId="17EC0186" w14:textId="77777777" w:rsidR="007F731D" w:rsidRPr="00C22362" w:rsidRDefault="007F731D" w:rsidP="0064193E">
          <w:pPr>
            <w:pStyle w:val="VoettekstEerste"/>
            <w:tabs>
              <w:tab w:val="clear" w:pos="6804"/>
              <w:tab w:val="left" w:pos="6840"/>
            </w:tabs>
            <w:ind w:left="34"/>
            <w:rPr>
              <w:rFonts w:cs="Arial"/>
              <w:szCs w:val="14"/>
            </w:rPr>
          </w:pPr>
          <w:r w:rsidRPr="00C22362">
            <w:rPr>
              <w:rFonts w:cs="Arial"/>
              <w:szCs w:val="14"/>
            </w:rPr>
            <w:t xml:space="preserve">projectnummer: </w:t>
          </w:r>
          <w:r>
            <w:rPr>
              <w:rFonts w:cs="Arial"/>
              <w:szCs w:val="14"/>
            </w:rPr>
            <w:fldChar w:fldCharType="begin" w:fldLock="1"/>
          </w:r>
          <w:r w:rsidRPr="00C22362">
            <w:rPr>
              <w:rFonts w:cs="Arial"/>
              <w:szCs w:val="14"/>
            </w:rPr>
            <w:instrText xml:space="preserve"> mitVV VVBB87931F5D144E4EB537328DAA02F169 \* MERGEFORMAT </w:instrText>
          </w:r>
          <w:r>
            <w:rPr>
              <w:rFonts w:cs="Arial"/>
              <w:szCs w:val="14"/>
            </w:rPr>
            <w:fldChar w:fldCharType="end"/>
          </w:r>
        </w:p>
      </w:tc>
    </w:tr>
  </w:tbl>
  <w:p w14:paraId="1A502334" w14:textId="77777777" w:rsidR="007F731D" w:rsidRPr="00C22362" w:rsidRDefault="007F731D"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37363" w14:textId="77777777" w:rsidR="007F731D" w:rsidRDefault="007F731D">
      <w:r>
        <w:separator/>
      </w:r>
    </w:p>
  </w:footnote>
  <w:footnote w:type="continuationSeparator" w:id="0">
    <w:p w14:paraId="713698F7" w14:textId="77777777" w:rsidR="007F731D" w:rsidRDefault="007F7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AD154" w14:textId="77777777" w:rsidR="007F731D" w:rsidRPr="003A5759" w:rsidRDefault="007F731D">
    <w:pPr>
      <w:pStyle w:val="Koptekst"/>
    </w:pPr>
    <w:r>
      <w:t>_______________________________________________________________________________</w:t>
    </w:r>
  </w:p>
  <w:p w14:paraId="3ACAD1B1" w14:textId="77777777" w:rsidR="007F731D" w:rsidRDefault="007F73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A72D8" w14:textId="77777777" w:rsidR="007F731D" w:rsidRDefault="007F731D" w:rsidP="009A1BF8">
    <w:pPr>
      <w:pStyle w:val="Koptekst"/>
      <w:rPr>
        <w:sz w:val="14"/>
        <w:szCs w:val="14"/>
        <w:u w:val="single"/>
      </w:rPr>
    </w:pPr>
  </w:p>
  <w:p w14:paraId="7B54E707" w14:textId="77777777" w:rsidR="007F731D" w:rsidRDefault="007F731D" w:rsidP="009A1BF8">
    <w:pPr>
      <w:pStyle w:val="Koptekst"/>
      <w:rPr>
        <w:sz w:val="14"/>
        <w:szCs w:val="14"/>
        <w:u w:val="single"/>
      </w:rPr>
    </w:pPr>
  </w:p>
  <w:p w14:paraId="5199EBA4" w14:textId="5E3B1892" w:rsidR="007F731D" w:rsidRPr="009A1BF8" w:rsidRDefault="007F731D" w:rsidP="009A1BF8">
    <w:pPr>
      <w:pStyle w:val="Koptekst"/>
      <w:rPr>
        <w:sz w:val="14"/>
        <w:szCs w:val="14"/>
        <w:u w:val="single"/>
      </w:rPr>
    </w:pPr>
    <w:r w:rsidRPr="00F63D42">
      <w:rPr>
        <w:sz w:val="14"/>
        <w:szCs w:val="14"/>
        <w:u w:val="single"/>
      </w:rPr>
      <w:t>Hoogheemraadschap van Rijnland</w:t>
    </w:r>
    <w:r w:rsidRPr="00F63D42">
      <w:rPr>
        <w:sz w:val="14"/>
        <w:szCs w:val="14"/>
        <w:u w:val="single"/>
      </w:rPr>
      <w:tab/>
    </w:r>
    <w:r w:rsidRPr="00867936">
      <w:rPr>
        <w:sz w:val="14"/>
        <w:szCs w:val="14"/>
        <w:u w:val="single"/>
      </w:rPr>
      <w:t>DIG-12468</w:t>
    </w:r>
    <w:r w:rsidRPr="00F63D42">
      <w:rPr>
        <w:sz w:val="14"/>
        <w:szCs w:val="14"/>
        <w:u w:val="single"/>
      </w:rPr>
      <w:tab/>
    </w:r>
    <w:r>
      <w:rPr>
        <w:sz w:val="14"/>
        <w:szCs w:val="14"/>
        <w:u w:val="single"/>
      </w:rPr>
      <w:t xml:space="preserve">Bijlage </w:t>
    </w:r>
    <w:r w:rsidR="0001164F">
      <w:rPr>
        <w:sz w:val="14"/>
        <w:szCs w:val="14"/>
        <w:u w:val="single"/>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numFmt w:val="decimal"/>
      <w:pStyle w:val="Kop1"/>
      <w:lvlText w:val="%1."/>
      <w:legacy w:legacy="1" w:legacySpace="144" w:legacyIndent="0"/>
      <w:lvlJc w:val="left"/>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 w15:restartNumberingAfterBreak="0">
    <w:nsid w:val="03870934"/>
    <w:multiLevelType w:val="hybridMultilevel"/>
    <w:tmpl w:val="9E3E44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8F3B2F"/>
    <w:multiLevelType w:val="hybridMultilevel"/>
    <w:tmpl w:val="621887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44F75A7"/>
    <w:multiLevelType w:val="hybridMultilevel"/>
    <w:tmpl w:val="3DDA683C"/>
    <w:lvl w:ilvl="0" w:tplc="E9B69714">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0AE22B0B"/>
    <w:multiLevelType w:val="hybridMultilevel"/>
    <w:tmpl w:val="E668B5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0B711CF7"/>
    <w:multiLevelType w:val="hybridMultilevel"/>
    <w:tmpl w:val="E8BAE832"/>
    <w:lvl w:ilvl="0" w:tplc="04130001">
      <w:start w:val="1"/>
      <w:numFmt w:val="bullet"/>
      <w:lvlText w:val=""/>
      <w:lvlJc w:val="left"/>
      <w:pPr>
        <w:ind w:left="795" w:hanging="360"/>
      </w:pPr>
      <w:rPr>
        <w:rFonts w:ascii="Symbol" w:hAnsi="Symbol" w:hint="default"/>
      </w:rPr>
    </w:lvl>
    <w:lvl w:ilvl="1" w:tplc="04130003" w:tentative="1">
      <w:start w:val="1"/>
      <w:numFmt w:val="bullet"/>
      <w:lvlText w:val="o"/>
      <w:lvlJc w:val="left"/>
      <w:pPr>
        <w:ind w:left="1515" w:hanging="360"/>
      </w:pPr>
      <w:rPr>
        <w:rFonts w:ascii="Courier New" w:hAnsi="Courier New" w:cs="Courier New" w:hint="default"/>
      </w:rPr>
    </w:lvl>
    <w:lvl w:ilvl="2" w:tplc="04130005" w:tentative="1">
      <w:start w:val="1"/>
      <w:numFmt w:val="bullet"/>
      <w:lvlText w:val=""/>
      <w:lvlJc w:val="left"/>
      <w:pPr>
        <w:ind w:left="2235" w:hanging="360"/>
      </w:pPr>
      <w:rPr>
        <w:rFonts w:ascii="Wingdings" w:hAnsi="Wingdings" w:hint="default"/>
      </w:rPr>
    </w:lvl>
    <w:lvl w:ilvl="3" w:tplc="04130001" w:tentative="1">
      <w:start w:val="1"/>
      <w:numFmt w:val="bullet"/>
      <w:lvlText w:val=""/>
      <w:lvlJc w:val="left"/>
      <w:pPr>
        <w:ind w:left="2955" w:hanging="360"/>
      </w:pPr>
      <w:rPr>
        <w:rFonts w:ascii="Symbol" w:hAnsi="Symbol" w:hint="default"/>
      </w:rPr>
    </w:lvl>
    <w:lvl w:ilvl="4" w:tplc="04130003" w:tentative="1">
      <w:start w:val="1"/>
      <w:numFmt w:val="bullet"/>
      <w:lvlText w:val="o"/>
      <w:lvlJc w:val="left"/>
      <w:pPr>
        <w:ind w:left="3675" w:hanging="360"/>
      </w:pPr>
      <w:rPr>
        <w:rFonts w:ascii="Courier New" w:hAnsi="Courier New" w:cs="Courier New" w:hint="default"/>
      </w:rPr>
    </w:lvl>
    <w:lvl w:ilvl="5" w:tplc="04130005" w:tentative="1">
      <w:start w:val="1"/>
      <w:numFmt w:val="bullet"/>
      <w:lvlText w:val=""/>
      <w:lvlJc w:val="left"/>
      <w:pPr>
        <w:ind w:left="4395" w:hanging="360"/>
      </w:pPr>
      <w:rPr>
        <w:rFonts w:ascii="Wingdings" w:hAnsi="Wingdings" w:hint="default"/>
      </w:rPr>
    </w:lvl>
    <w:lvl w:ilvl="6" w:tplc="04130001" w:tentative="1">
      <w:start w:val="1"/>
      <w:numFmt w:val="bullet"/>
      <w:lvlText w:val=""/>
      <w:lvlJc w:val="left"/>
      <w:pPr>
        <w:ind w:left="5115" w:hanging="360"/>
      </w:pPr>
      <w:rPr>
        <w:rFonts w:ascii="Symbol" w:hAnsi="Symbol" w:hint="default"/>
      </w:rPr>
    </w:lvl>
    <w:lvl w:ilvl="7" w:tplc="04130003" w:tentative="1">
      <w:start w:val="1"/>
      <w:numFmt w:val="bullet"/>
      <w:lvlText w:val="o"/>
      <w:lvlJc w:val="left"/>
      <w:pPr>
        <w:ind w:left="5835" w:hanging="360"/>
      </w:pPr>
      <w:rPr>
        <w:rFonts w:ascii="Courier New" w:hAnsi="Courier New" w:cs="Courier New" w:hint="default"/>
      </w:rPr>
    </w:lvl>
    <w:lvl w:ilvl="8" w:tplc="04130005" w:tentative="1">
      <w:start w:val="1"/>
      <w:numFmt w:val="bullet"/>
      <w:lvlText w:val=""/>
      <w:lvlJc w:val="left"/>
      <w:pPr>
        <w:ind w:left="6555" w:hanging="360"/>
      </w:pPr>
      <w:rPr>
        <w:rFonts w:ascii="Wingdings" w:hAnsi="Wingdings" w:hint="default"/>
      </w:rPr>
    </w:lvl>
  </w:abstractNum>
  <w:abstractNum w:abstractNumId="6" w15:restartNumberingAfterBreak="0">
    <w:nsid w:val="119B2CCE"/>
    <w:multiLevelType w:val="hybridMultilevel"/>
    <w:tmpl w:val="4D3451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AF4AFE"/>
    <w:multiLevelType w:val="hybridMultilevel"/>
    <w:tmpl w:val="D6B0C5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E8682C"/>
    <w:multiLevelType w:val="hybridMultilevel"/>
    <w:tmpl w:val="EBF244B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14DA2450"/>
    <w:multiLevelType w:val="hybridMultilevel"/>
    <w:tmpl w:val="C5B2D40A"/>
    <w:lvl w:ilvl="0" w:tplc="04130001">
      <w:start w:val="6"/>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ADB00F5"/>
    <w:multiLevelType w:val="hybridMultilevel"/>
    <w:tmpl w:val="EC6A45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B7E636E"/>
    <w:multiLevelType w:val="hybridMultilevel"/>
    <w:tmpl w:val="9712390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2096164"/>
    <w:multiLevelType w:val="hybridMultilevel"/>
    <w:tmpl w:val="0F4C1C0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263D2B3F"/>
    <w:multiLevelType w:val="hybridMultilevel"/>
    <w:tmpl w:val="39E438CC"/>
    <w:lvl w:ilvl="0" w:tplc="D72E9E1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CA56684"/>
    <w:multiLevelType w:val="hybridMultilevel"/>
    <w:tmpl w:val="2F22B9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2634A8E"/>
    <w:multiLevelType w:val="hybridMultilevel"/>
    <w:tmpl w:val="F29E40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25C006A"/>
    <w:multiLevelType w:val="hybridMultilevel"/>
    <w:tmpl w:val="B28408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31D7B75"/>
    <w:multiLevelType w:val="hybridMultilevel"/>
    <w:tmpl w:val="4F8C400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44702F4B"/>
    <w:multiLevelType w:val="hybridMultilevel"/>
    <w:tmpl w:val="0C2AF2E8"/>
    <w:lvl w:ilvl="0" w:tplc="4DA637AC">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8131EA"/>
    <w:multiLevelType w:val="hybridMultilevel"/>
    <w:tmpl w:val="8BF237E0"/>
    <w:lvl w:ilvl="0" w:tplc="04130001">
      <w:start w:val="1"/>
      <w:numFmt w:val="bullet"/>
      <w:lvlText w:val=""/>
      <w:lvlJc w:val="left"/>
      <w:pPr>
        <w:ind w:left="1021" w:hanging="360"/>
      </w:pPr>
      <w:rPr>
        <w:rFonts w:ascii="Symbol" w:hAnsi="Symbol" w:hint="default"/>
      </w:rPr>
    </w:lvl>
    <w:lvl w:ilvl="1" w:tplc="04130003" w:tentative="1">
      <w:start w:val="1"/>
      <w:numFmt w:val="bullet"/>
      <w:lvlText w:val="o"/>
      <w:lvlJc w:val="left"/>
      <w:pPr>
        <w:ind w:left="1741" w:hanging="360"/>
      </w:pPr>
      <w:rPr>
        <w:rFonts w:ascii="Courier New" w:hAnsi="Courier New" w:cs="Courier New" w:hint="default"/>
      </w:rPr>
    </w:lvl>
    <w:lvl w:ilvl="2" w:tplc="04130005" w:tentative="1">
      <w:start w:val="1"/>
      <w:numFmt w:val="bullet"/>
      <w:lvlText w:val=""/>
      <w:lvlJc w:val="left"/>
      <w:pPr>
        <w:ind w:left="2461" w:hanging="360"/>
      </w:pPr>
      <w:rPr>
        <w:rFonts w:ascii="Wingdings" w:hAnsi="Wingdings" w:hint="default"/>
      </w:rPr>
    </w:lvl>
    <w:lvl w:ilvl="3" w:tplc="04130001" w:tentative="1">
      <w:start w:val="1"/>
      <w:numFmt w:val="bullet"/>
      <w:lvlText w:val=""/>
      <w:lvlJc w:val="left"/>
      <w:pPr>
        <w:ind w:left="3181" w:hanging="360"/>
      </w:pPr>
      <w:rPr>
        <w:rFonts w:ascii="Symbol" w:hAnsi="Symbol" w:hint="default"/>
      </w:rPr>
    </w:lvl>
    <w:lvl w:ilvl="4" w:tplc="04130003" w:tentative="1">
      <w:start w:val="1"/>
      <w:numFmt w:val="bullet"/>
      <w:lvlText w:val="o"/>
      <w:lvlJc w:val="left"/>
      <w:pPr>
        <w:ind w:left="3901" w:hanging="360"/>
      </w:pPr>
      <w:rPr>
        <w:rFonts w:ascii="Courier New" w:hAnsi="Courier New" w:cs="Courier New" w:hint="default"/>
      </w:rPr>
    </w:lvl>
    <w:lvl w:ilvl="5" w:tplc="04130005" w:tentative="1">
      <w:start w:val="1"/>
      <w:numFmt w:val="bullet"/>
      <w:lvlText w:val=""/>
      <w:lvlJc w:val="left"/>
      <w:pPr>
        <w:ind w:left="4621" w:hanging="360"/>
      </w:pPr>
      <w:rPr>
        <w:rFonts w:ascii="Wingdings" w:hAnsi="Wingdings" w:hint="default"/>
      </w:rPr>
    </w:lvl>
    <w:lvl w:ilvl="6" w:tplc="04130001" w:tentative="1">
      <w:start w:val="1"/>
      <w:numFmt w:val="bullet"/>
      <w:lvlText w:val=""/>
      <w:lvlJc w:val="left"/>
      <w:pPr>
        <w:ind w:left="5341" w:hanging="360"/>
      </w:pPr>
      <w:rPr>
        <w:rFonts w:ascii="Symbol" w:hAnsi="Symbol" w:hint="default"/>
      </w:rPr>
    </w:lvl>
    <w:lvl w:ilvl="7" w:tplc="04130003" w:tentative="1">
      <w:start w:val="1"/>
      <w:numFmt w:val="bullet"/>
      <w:lvlText w:val="o"/>
      <w:lvlJc w:val="left"/>
      <w:pPr>
        <w:ind w:left="6061" w:hanging="360"/>
      </w:pPr>
      <w:rPr>
        <w:rFonts w:ascii="Courier New" w:hAnsi="Courier New" w:cs="Courier New" w:hint="default"/>
      </w:rPr>
    </w:lvl>
    <w:lvl w:ilvl="8" w:tplc="04130005" w:tentative="1">
      <w:start w:val="1"/>
      <w:numFmt w:val="bullet"/>
      <w:lvlText w:val=""/>
      <w:lvlJc w:val="left"/>
      <w:pPr>
        <w:ind w:left="6781" w:hanging="360"/>
      </w:pPr>
      <w:rPr>
        <w:rFonts w:ascii="Wingdings" w:hAnsi="Wingdings" w:hint="default"/>
      </w:rPr>
    </w:lvl>
  </w:abstractNum>
  <w:abstractNum w:abstractNumId="20" w15:restartNumberingAfterBreak="0">
    <w:nsid w:val="50EE7787"/>
    <w:multiLevelType w:val="hybridMultilevel"/>
    <w:tmpl w:val="7602AE4E"/>
    <w:lvl w:ilvl="0" w:tplc="9836C544">
      <w:start w:val="1"/>
      <w:numFmt w:val="bullet"/>
      <w:lvlText w:val=""/>
      <w:lvlJc w:val="left"/>
      <w:pPr>
        <w:ind w:left="1440" w:hanging="360"/>
      </w:pPr>
      <w:rPr>
        <w:rFonts w:ascii="Symbol" w:hAnsi="Symbol" w:hint="default"/>
      </w:rPr>
    </w:lvl>
    <w:lvl w:ilvl="1" w:tplc="6B760842" w:tentative="1">
      <w:start w:val="1"/>
      <w:numFmt w:val="bullet"/>
      <w:lvlText w:val="o"/>
      <w:lvlJc w:val="left"/>
      <w:pPr>
        <w:ind w:left="2160" w:hanging="360"/>
      </w:pPr>
      <w:rPr>
        <w:rFonts w:ascii="Courier New" w:hAnsi="Courier New" w:cs="Courier New" w:hint="default"/>
      </w:rPr>
    </w:lvl>
    <w:lvl w:ilvl="2" w:tplc="372A98A2" w:tentative="1">
      <w:start w:val="1"/>
      <w:numFmt w:val="bullet"/>
      <w:lvlText w:val=""/>
      <w:lvlJc w:val="left"/>
      <w:pPr>
        <w:ind w:left="2880" w:hanging="360"/>
      </w:pPr>
      <w:rPr>
        <w:rFonts w:ascii="Wingdings" w:hAnsi="Wingdings" w:hint="default"/>
      </w:rPr>
    </w:lvl>
    <w:lvl w:ilvl="3" w:tplc="F5486DB4" w:tentative="1">
      <w:start w:val="1"/>
      <w:numFmt w:val="bullet"/>
      <w:lvlText w:val=""/>
      <w:lvlJc w:val="left"/>
      <w:pPr>
        <w:ind w:left="3600" w:hanging="360"/>
      </w:pPr>
      <w:rPr>
        <w:rFonts w:ascii="Symbol" w:hAnsi="Symbol" w:hint="default"/>
      </w:rPr>
    </w:lvl>
    <w:lvl w:ilvl="4" w:tplc="1B2E16D4" w:tentative="1">
      <w:start w:val="1"/>
      <w:numFmt w:val="bullet"/>
      <w:lvlText w:val="o"/>
      <w:lvlJc w:val="left"/>
      <w:pPr>
        <w:ind w:left="4320" w:hanging="360"/>
      </w:pPr>
      <w:rPr>
        <w:rFonts w:ascii="Courier New" w:hAnsi="Courier New" w:cs="Courier New" w:hint="default"/>
      </w:rPr>
    </w:lvl>
    <w:lvl w:ilvl="5" w:tplc="05D62D4E" w:tentative="1">
      <w:start w:val="1"/>
      <w:numFmt w:val="bullet"/>
      <w:lvlText w:val=""/>
      <w:lvlJc w:val="left"/>
      <w:pPr>
        <w:ind w:left="5040" w:hanging="360"/>
      </w:pPr>
      <w:rPr>
        <w:rFonts w:ascii="Wingdings" w:hAnsi="Wingdings" w:hint="default"/>
      </w:rPr>
    </w:lvl>
    <w:lvl w:ilvl="6" w:tplc="646C1B14" w:tentative="1">
      <w:start w:val="1"/>
      <w:numFmt w:val="bullet"/>
      <w:lvlText w:val=""/>
      <w:lvlJc w:val="left"/>
      <w:pPr>
        <w:ind w:left="5760" w:hanging="360"/>
      </w:pPr>
      <w:rPr>
        <w:rFonts w:ascii="Symbol" w:hAnsi="Symbol" w:hint="default"/>
      </w:rPr>
    </w:lvl>
    <w:lvl w:ilvl="7" w:tplc="35A0B0B0" w:tentative="1">
      <w:start w:val="1"/>
      <w:numFmt w:val="bullet"/>
      <w:lvlText w:val="o"/>
      <w:lvlJc w:val="left"/>
      <w:pPr>
        <w:ind w:left="6480" w:hanging="360"/>
      </w:pPr>
      <w:rPr>
        <w:rFonts w:ascii="Courier New" w:hAnsi="Courier New" w:cs="Courier New" w:hint="default"/>
      </w:rPr>
    </w:lvl>
    <w:lvl w:ilvl="8" w:tplc="055E42BA" w:tentative="1">
      <w:start w:val="1"/>
      <w:numFmt w:val="bullet"/>
      <w:lvlText w:val=""/>
      <w:lvlJc w:val="left"/>
      <w:pPr>
        <w:ind w:left="7200" w:hanging="360"/>
      </w:pPr>
      <w:rPr>
        <w:rFonts w:ascii="Wingdings" w:hAnsi="Wingdings" w:hint="default"/>
      </w:rPr>
    </w:lvl>
  </w:abstractNum>
  <w:abstractNum w:abstractNumId="21" w15:restartNumberingAfterBreak="0">
    <w:nsid w:val="53620C04"/>
    <w:multiLevelType w:val="hybridMultilevel"/>
    <w:tmpl w:val="31B66594"/>
    <w:lvl w:ilvl="0" w:tplc="F4A4F158">
      <w:numFmt w:val="bullet"/>
      <w:lvlText w:val="-"/>
      <w:lvlJc w:val="left"/>
      <w:pPr>
        <w:ind w:left="720" w:hanging="360"/>
      </w:pPr>
      <w:rPr>
        <w:rFonts w:ascii="Segoe UI" w:eastAsia="Times New Roman" w:hAnsi="Segoe UI" w:cs="Segoe U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67B7DD3"/>
    <w:multiLevelType w:val="hybridMultilevel"/>
    <w:tmpl w:val="C520E99C"/>
    <w:lvl w:ilvl="0" w:tplc="9238EE66">
      <w:numFmt w:val="bullet"/>
      <w:lvlText w:val="-"/>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4" w15:restartNumberingAfterBreak="0">
    <w:nsid w:val="5DB95360"/>
    <w:multiLevelType w:val="hybridMultilevel"/>
    <w:tmpl w:val="8398C4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DDB5343"/>
    <w:multiLevelType w:val="hybridMultilevel"/>
    <w:tmpl w:val="3572B266"/>
    <w:lvl w:ilvl="0" w:tplc="8CD082D2">
      <w:start w:val="2"/>
      <w:numFmt w:val="bullet"/>
      <w:lvlText w:val="-"/>
      <w:lvlJc w:val="left"/>
      <w:pPr>
        <w:ind w:left="360" w:hanging="360"/>
      </w:pPr>
      <w:rPr>
        <w:rFonts w:ascii="Verdana" w:eastAsiaTheme="minorHAnsi"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EFE024E"/>
    <w:multiLevelType w:val="hybridMultilevel"/>
    <w:tmpl w:val="37CACA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0A72FC2"/>
    <w:multiLevelType w:val="hybridMultilevel"/>
    <w:tmpl w:val="E71CC5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150019F"/>
    <w:multiLevelType w:val="hybridMultilevel"/>
    <w:tmpl w:val="E788DA08"/>
    <w:lvl w:ilvl="0" w:tplc="19ECEA6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54600EA"/>
    <w:multiLevelType w:val="hybridMultilevel"/>
    <w:tmpl w:val="9A66C9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B5E5045"/>
    <w:multiLevelType w:val="multilevel"/>
    <w:tmpl w:val="5BEAB540"/>
    <w:lvl w:ilvl="0">
      <w:start w:val="1"/>
      <w:numFmt w:val="decimal"/>
      <w:lvlText w:val="%1."/>
      <w:lvlJc w:val="left"/>
      <w:pPr>
        <w:tabs>
          <w:tab w:val="num" w:pos="301"/>
        </w:tabs>
        <w:ind w:left="301" w:hanging="301"/>
      </w:pPr>
      <w:rPr>
        <w:rFonts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31" w15:restartNumberingAfterBreak="0">
    <w:nsid w:val="6D0D4CD9"/>
    <w:multiLevelType w:val="hybridMultilevel"/>
    <w:tmpl w:val="DF2C31CA"/>
    <w:lvl w:ilvl="0" w:tplc="04130001">
      <w:start w:val="1"/>
      <w:numFmt w:val="bullet"/>
      <w:lvlText w:val=""/>
      <w:lvlJc w:val="left"/>
      <w:pPr>
        <w:ind w:left="1021" w:hanging="360"/>
      </w:pPr>
      <w:rPr>
        <w:rFonts w:ascii="Symbol" w:hAnsi="Symbol" w:hint="default"/>
      </w:rPr>
    </w:lvl>
    <w:lvl w:ilvl="1" w:tplc="04130003" w:tentative="1">
      <w:start w:val="1"/>
      <w:numFmt w:val="bullet"/>
      <w:lvlText w:val="o"/>
      <w:lvlJc w:val="left"/>
      <w:pPr>
        <w:ind w:left="1741" w:hanging="360"/>
      </w:pPr>
      <w:rPr>
        <w:rFonts w:ascii="Courier New" w:hAnsi="Courier New" w:cs="Courier New" w:hint="default"/>
      </w:rPr>
    </w:lvl>
    <w:lvl w:ilvl="2" w:tplc="04130005" w:tentative="1">
      <w:start w:val="1"/>
      <w:numFmt w:val="bullet"/>
      <w:lvlText w:val=""/>
      <w:lvlJc w:val="left"/>
      <w:pPr>
        <w:ind w:left="2461" w:hanging="360"/>
      </w:pPr>
      <w:rPr>
        <w:rFonts w:ascii="Wingdings" w:hAnsi="Wingdings" w:hint="default"/>
      </w:rPr>
    </w:lvl>
    <w:lvl w:ilvl="3" w:tplc="04130001" w:tentative="1">
      <w:start w:val="1"/>
      <w:numFmt w:val="bullet"/>
      <w:lvlText w:val=""/>
      <w:lvlJc w:val="left"/>
      <w:pPr>
        <w:ind w:left="3181" w:hanging="360"/>
      </w:pPr>
      <w:rPr>
        <w:rFonts w:ascii="Symbol" w:hAnsi="Symbol" w:hint="default"/>
      </w:rPr>
    </w:lvl>
    <w:lvl w:ilvl="4" w:tplc="04130003" w:tentative="1">
      <w:start w:val="1"/>
      <w:numFmt w:val="bullet"/>
      <w:lvlText w:val="o"/>
      <w:lvlJc w:val="left"/>
      <w:pPr>
        <w:ind w:left="3901" w:hanging="360"/>
      </w:pPr>
      <w:rPr>
        <w:rFonts w:ascii="Courier New" w:hAnsi="Courier New" w:cs="Courier New" w:hint="default"/>
      </w:rPr>
    </w:lvl>
    <w:lvl w:ilvl="5" w:tplc="04130005" w:tentative="1">
      <w:start w:val="1"/>
      <w:numFmt w:val="bullet"/>
      <w:lvlText w:val=""/>
      <w:lvlJc w:val="left"/>
      <w:pPr>
        <w:ind w:left="4621" w:hanging="360"/>
      </w:pPr>
      <w:rPr>
        <w:rFonts w:ascii="Wingdings" w:hAnsi="Wingdings" w:hint="default"/>
      </w:rPr>
    </w:lvl>
    <w:lvl w:ilvl="6" w:tplc="04130001" w:tentative="1">
      <w:start w:val="1"/>
      <w:numFmt w:val="bullet"/>
      <w:lvlText w:val=""/>
      <w:lvlJc w:val="left"/>
      <w:pPr>
        <w:ind w:left="5341" w:hanging="360"/>
      </w:pPr>
      <w:rPr>
        <w:rFonts w:ascii="Symbol" w:hAnsi="Symbol" w:hint="default"/>
      </w:rPr>
    </w:lvl>
    <w:lvl w:ilvl="7" w:tplc="04130003" w:tentative="1">
      <w:start w:val="1"/>
      <w:numFmt w:val="bullet"/>
      <w:lvlText w:val="o"/>
      <w:lvlJc w:val="left"/>
      <w:pPr>
        <w:ind w:left="6061" w:hanging="360"/>
      </w:pPr>
      <w:rPr>
        <w:rFonts w:ascii="Courier New" w:hAnsi="Courier New" w:cs="Courier New" w:hint="default"/>
      </w:rPr>
    </w:lvl>
    <w:lvl w:ilvl="8" w:tplc="04130005" w:tentative="1">
      <w:start w:val="1"/>
      <w:numFmt w:val="bullet"/>
      <w:lvlText w:val=""/>
      <w:lvlJc w:val="left"/>
      <w:pPr>
        <w:ind w:left="6781" w:hanging="360"/>
      </w:pPr>
      <w:rPr>
        <w:rFonts w:ascii="Wingdings" w:hAnsi="Wingdings" w:hint="default"/>
      </w:rPr>
    </w:lvl>
  </w:abstractNum>
  <w:abstractNum w:abstractNumId="32" w15:restartNumberingAfterBreak="0">
    <w:nsid w:val="71505453"/>
    <w:multiLevelType w:val="hybridMultilevel"/>
    <w:tmpl w:val="58A65E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715B7C78"/>
    <w:multiLevelType w:val="hybridMultilevel"/>
    <w:tmpl w:val="3C3080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16D451F"/>
    <w:multiLevelType w:val="hybridMultilevel"/>
    <w:tmpl w:val="0BE219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32523EB"/>
    <w:multiLevelType w:val="hybridMultilevel"/>
    <w:tmpl w:val="514A09D6"/>
    <w:lvl w:ilvl="0" w:tplc="4DA637AC">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39F5C15"/>
    <w:multiLevelType w:val="hybridMultilevel"/>
    <w:tmpl w:val="4B4E5D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807030B"/>
    <w:multiLevelType w:val="hybridMultilevel"/>
    <w:tmpl w:val="F76A59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D213691"/>
    <w:multiLevelType w:val="hybridMultilevel"/>
    <w:tmpl w:val="1C203D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3"/>
  </w:num>
  <w:num w:numId="3">
    <w:abstractNumId w:val="30"/>
  </w:num>
  <w:num w:numId="4">
    <w:abstractNumId w:val="4"/>
  </w:num>
  <w:num w:numId="5">
    <w:abstractNumId w:val="10"/>
  </w:num>
  <w:num w:numId="6">
    <w:abstractNumId w:val="17"/>
  </w:num>
  <w:num w:numId="7">
    <w:abstractNumId w:val="1"/>
  </w:num>
  <w:num w:numId="8">
    <w:abstractNumId w:val="5"/>
  </w:num>
  <w:num w:numId="9">
    <w:abstractNumId w:val="31"/>
  </w:num>
  <w:num w:numId="10">
    <w:abstractNumId w:val="0"/>
  </w:num>
  <w:num w:numId="11">
    <w:abstractNumId w:val="34"/>
  </w:num>
  <w:num w:numId="12">
    <w:abstractNumId w:val="37"/>
  </w:num>
  <w:num w:numId="13">
    <w:abstractNumId w:val="15"/>
  </w:num>
  <w:num w:numId="14">
    <w:abstractNumId w:val="29"/>
  </w:num>
  <w:num w:numId="15">
    <w:abstractNumId w:val="36"/>
  </w:num>
  <w:num w:numId="16">
    <w:abstractNumId w:val="2"/>
  </w:num>
  <w:num w:numId="17">
    <w:abstractNumId w:val="33"/>
  </w:num>
  <w:num w:numId="18">
    <w:abstractNumId w:val="32"/>
  </w:num>
  <w:num w:numId="19">
    <w:abstractNumId w:val="14"/>
  </w:num>
  <w:num w:numId="20">
    <w:abstractNumId w:val="16"/>
  </w:num>
  <w:num w:numId="21">
    <w:abstractNumId w:val="2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8"/>
  </w:num>
  <w:num w:numId="25">
    <w:abstractNumId w:val="26"/>
  </w:num>
  <w:num w:numId="26">
    <w:abstractNumId w:val="27"/>
  </w:num>
  <w:num w:numId="27">
    <w:abstractNumId w:val="3"/>
  </w:num>
  <w:num w:numId="28">
    <w:abstractNumId w:val="25"/>
  </w:num>
  <w:num w:numId="29">
    <w:abstractNumId w:val="21"/>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1"/>
  </w:num>
  <w:num w:numId="33">
    <w:abstractNumId w:val="23"/>
  </w:num>
  <w:num w:numId="34">
    <w:abstractNumId w:val="0"/>
  </w:num>
  <w:num w:numId="35">
    <w:abstractNumId w:val="22"/>
  </w:num>
  <w:num w:numId="36">
    <w:abstractNumId w:val="9"/>
  </w:num>
  <w:num w:numId="37">
    <w:abstractNumId w:val="20"/>
  </w:num>
  <w:num w:numId="38">
    <w:abstractNumId w:val="13"/>
  </w:num>
  <w:num w:numId="39">
    <w:abstractNumId w:val="18"/>
  </w:num>
  <w:num w:numId="40">
    <w:abstractNumId w:val="35"/>
  </w:num>
  <w:num w:numId="41">
    <w:abstractNumId w:val="28"/>
  </w:num>
  <w:num w:numId="42">
    <w:abstractNumId w:val="7"/>
  </w:num>
  <w:num w:numId="43">
    <w:abstractNumId w:val="6"/>
  </w:num>
  <w:num w:numId="4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FUNCTIONELE ONTWERP&lt;/Titel&gt;_x000d__x000a_&lt;Subtitel id=&quot;VV3135751A369CDF4A8F23576732B5018A&quot; prop=&quot;inhoud&quot; def=&quot;&quot; dst=&quot;0&quot; changed=&quot;true&quot; &gt;Standaard software objecten &amp;amp; Regelingen watersystemen&lt;/Subtitel&gt;_x000d__x000a_&lt;Versie id=&quot;VVED39DC3294F3114286E7C2AF00B98ACC&quot; prop=&quot;&quot; def=&quot;&quot; dst=&quot;0&quot; changed=&quot;false&quot; &gt;0.1&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23 januari 2018&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s>
  <w:rsids>
    <w:rsidRoot w:val="00AB503F"/>
    <w:rsid w:val="000006ED"/>
    <w:rsid w:val="00000988"/>
    <w:rsid w:val="000015A8"/>
    <w:rsid w:val="00001920"/>
    <w:rsid w:val="00003028"/>
    <w:rsid w:val="000034C0"/>
    <w:rsid w:val="00003F98"/>
    <w:rsid w:val="00004629"/>
    <w:rsid w:val="00004D58"/>
    <w:rsid w:val="00004D98"/>
    <w:rsid w:val="00004DB7"/>
    <w:rsid w:val="0000601C"/>
    <w:rsid w:val="000101D9"/>
    <w:rsid w:val="000102F1"/>
    <w:rsid w:val="00010438"/>
    <w:rsid w:val="00010FD2"/>
    <w:rsid w:val="000114BC"/>
    <w:rsid w:val="0001164F"/>
    <w:rsid w:val="00012187"/>
    <w:rsid w:val="00012194"/>
    <w:rsid w:val="00012A82"/>
    <w:rsid w:val="000154EE"/>
    <w:rsid w:val="00015542"/>
    <w:rsid w:val="00016619"/>
    <w:rsid w:val="0001726E"/>
    <w:rsid w:val="0002026B"/>
    <w:rsid w:val="00020F08"/>
    <w:rsid w:val="0002193F"/>
    <w:rsid w:val="00023117"/>
    <w:rsid w:val="00025877"/>
    <w:rsid w:val="000259C1"/>
    <w:rsid w:val="00031CFD"/>
    <w:rsid w:val="00032B5B"/>
    <w:rsid w:val="00032D34"/>
    <w:rsid w:val="000335F1"/>
    <w:rsid w:val="00034423"/>
    <w:rsid w:val="00034577"/>
    <w:rsid w:val="00034619"/>
    <w:rsid w:val="00034E8D"/>
    <w:rsid w:val="00035B0E"/>
    <w:rsid w:val="00035DCC"/>
    <w:rsid w:val="000362AD"/>
    <w:rsid w:val="000363E2"/>
    <w:rsid w:val="00036E90"/>
    <w:rsid w:val="0003785B"/>
    <w:rsid w:val="000422B8"/>
    <w:rsid w:val="00042D3B"/>
    <w:rsid w:val="0004389D"/>
    <w:rsid w:val="00043FFF"/>
    <w:rsid w:val="0004486F"/>
    <w:rsid w:val="00044AB9"/>
    <w:rsid w:val="0004779C"/>
    <w:rsid w:val="00047898"/>
    <w:rsid w:val="00047A62"/>
    <w:rsid w:val="00050411"/>
    <w:rsid w:val="00050697"/>
    <w:rsid w:val="00052044"/>
    <w:rsid w:val="00052B27"/>
    <w:rsid w:val="00052F93"/>
    <w:rsid w:val="00053A25"/>
    <w:rsid w:val="00056241"/>
    <w:rsid w:val="00056325"/>
    <w:rsid w:val="0005655E"/>
    <w:rsid w:val="000568E2"/>
    <w:rsid w:val="00056FB4"/>
    <w:rsid w:val="00060543"/>
    <w:rsid w:val="000615BD"/>
    <w:rsid w:val="0006213E"/>
    <w:rsid w:val="000621AE"/>
    <w:rsid w:val="00062BC9"/>
    <w:rsid w:val="00062D8B"/>
    <w:rsid w:val="000631F0"/>
    <w:rsid w:val="000639FC"/>
    <w:rsid w:val="000644DF"/>
    <w:rsid w:val="000649A1"/>
    <w:rsid w:val="000649B1"/>
    <w:rsid w:val="00064EEC"/>
    <w:rsid w:val="00064F4A"/>
    <w:rsid w:val="000652A1"/>
    <w:rsid w:val="00066749"/>
    <w:rsid w:val="00067411"/>
    <w:rsid w:val="000676AB"/>
    <w:rsid w:val="00067B0A"/>
    <w:rsid w:val="0007034A"/>
    <w:rsid w:val="000709AD"/>
    <w:rsid w:val="00070B7B"/>
    <w:rsid w:val="00070BDA"/>
    <w:rsid w:val="00070DF4"/>
    <w:rsid w:val="00071323"/>
    <w:rsid w:val="00071E84"/>
    <w:rsid w:val="00072BEC"/>
    <w:rsid w:val="00072E8F"/>
    <w:rsid w:val="00072F48"/>
    <w:rsid w:val="0007434A"/>
    <w:rsid w:val="000748F3"/>
    <w:rsid w:val="0007517F"/>
    <w:rsid w:val="00076EAB"/>
    <w:rsid w:val="0008002C"/>
    <w:rsid w:val="00080FD8"/>
    <w:rsid w:val="00081F51"/>
    <w:rsid w:val="000825C7"/>
    <w:rsid w:val="00082D1D"/>
    <w:rsid w:val="0008355E"/>
    <w:rsid w:val="0008410B"/>
    <w:rsid w:val="0008466F"/>
    <w:rsid w:val="000862D1"/>
    <w:rsid w:val="00087095"/>
    <w:rsid w:val="000878C0"/>
    <w:rsid w:val="00087B2D"/>
    <w:rsid w:val="00090060"/>
    <w:rsid w:val="000905D9"/>
    <w:rsid w:val="000921EE"/>
    <w:rsid w:val="00093936"/>
    <w:rsid w:val="00093B38"/>
    <w:rsid w:val="00093FD6"/>
    <w:rsid w:val="000948D6"/>
    <w:rsid w:val="00095527"/>
    <w:rsid w:val="00095F15"/>
    <w:rsid w:val="00096A3B"/>
    <w:rsid w:val="00096B35"/>
    <w:rsid w:val="00097239"/>
    <w:rsid w:val="00097361"/>
    <w:rsid w:val="00097734"/>
    <w:rsid w:val="00097B03"/>
    <w:rsid w:val="00097FB6"/>
    <w:rsid w:val="000A02BC"/>
    <w:rsid w:val="000A0833"/>
    <w:rsid w:val="000A0AC5"/>
    <w:rsid w:val="000A1B5B"/>
    <w:rsid w:val="000A232B"/>
    <w:rsid w:val="000A2403"/>
    <w:rsid w:val="000A2934"/>
    <w:rsid w:val="000A440A"/>
    <w:rsid w:val="000A48A3"/>
    <w:rsid w:val="000A5C61"/>
    <w:rsid w:val="000A705B"/>
    <w:rsid w:val="000A7715"/>
    <w:rsid w:val="000A798B"/>
    <w:rsid w:val="000A7EF0"/>
    <w:rsid w:val="000B08B7"/>
    <w:rsid w:val="000B0934"/>
    <w:rsid w:val="000B1D45"/>
    <w:rsid w:val="000B2FDF"/>
    <w:rsid w:val="000B5692"/>
    <w:rsid w:val="000B59B8"/>
    <w:rsid w:val="000B5D3B"/>
    <w:rsid w:val="000B6D02"/>
    <w:rsid w:val="000B6E6A"/>
    <w:rsid w:val="000C01C0"/>
    <w:rsid w:val="000C0428"/>
    <w:rsid w:val="000C0B23"/>
    <w:rsid w:val="000C1155"/>
    <w:rsid w:val="000C129A"/>
    <w:rsid w:val="000C1379"/>
    <w:rsid w:val="000C1867"/>
    <w:rsid w:val="000C18AA"/>
    <w:rsid w:val="000C2312"/>
    <w:rsid w:val="000C2A59"/>
    <w:rsid w:val="000C2B01"/>
    <w:rsid w:val="000C3EE3"/>
    <w:rsid w:val="000C405A"/>
    <w:rsid w:val="000C4656"/>
    <w:rsid w:val="000C5232"/>
    <w:rsid w:val="000C5B6D"/>
    <w:rsid w:val="000C7453"/>
    <w:rsid w:val="000C745A"/>
    <w:rsid w:val="000C775D"/>
    <w:rsid w:val="000D0B16"/>
    <w:rsid w:val="000D15FA"/>
    <w:rsid w:val="000D173B"/>
    <w:rsid w:val="000D2385"/>
    <w:rsid w:val="000D26B0"/>
    <w:rsid w:val="000D2816"/>
    <w:rsid w:val="000D284E"/>
    <w:rsid w:val="000D4978"/>
    <w:rsid w:val="000D49DD"/>
    <w:rsid w:val="000D4CE3"/>
    <w:rsid w:val="000D4DB6"/>
    <w:rsid w:val="000D5FE3"/>
    <w:rsid w:val="000D716E"/>
    <w:rsid w:val="000D79A8"/>
    <w:rsid w:val="000D7E64"/>
    <w:rsid w:val="000E07FE"/>
    <w:rsid w:val="000E1AE6"/>
    <w:rsid w:val="000E2606"/>
    <w:rsid w:val="000E38ED"/>
    <w:rsid w:val="000E4087"/>
    <w:rsid w:val="000E409E"/>
    <w:rsid w:val="000E4998"/>
    <w:rsid w:val="000E5A9D"/>
    <w:rsid w:val="000E6E23"/>
    <w:rsid w:val="000E7C0E"/>
    <w:rsid w:val="000E7D66"/>
    <w:rsid w:val="000F0525"/>
    <w:rsid w:val="000F0DF6"/>
    <w:rsid w:val="000F12DA"/>
    <w:rsid w:val="000F22D7"/>
    <w:rsid w:val="000F3229"/>
    <w:rsid w:val="000F3320"/>
    <w:rsid w:val="000F3351"/>
    <w:rsid w:val="000F340B"/>
    <w:rsid w:val="000F3FD2"/>
    <w:rsid w:val="000F446F"/>
    <w:rsid w:val="000F4D3E"/>
    <w:rsid w:val="000F5085"/>
    <w:rsid w:val="000F547D"/>
    <w:rsid w:val="000F5A27"/>
    <w:rsid w:val="000F5B2A"/>
    <w:rsid w:val="00100057"/>
    <w:rsid w:val="00100061"/>
    <w:rsid w:val="001004AB"/>
    <w:rsid w:val="001007EC"/>
    <w:rsid w:val="00101A30"/>
    <w:rsid w:val="00101DFF"/>
    <w:rsid w:val="001020F6"/>
    <w:rsid w:val="00102986"/>
    <w:rsid w:val="00103743"/>
    <w:rsid w:val="00103DC2"/>
    <w:rsid w:val="00104965"/>
    <w:rsid w:val="00104BEE"/>
    <w:rsid w:val="001063BB"/>
    <w:rsid w:val="001064EA"/>
    <w:rsid w:val="00107D4D"/>
    <w:rsid w:val="00110A21"/>
    <w:rsid w:val="00110FB3"/>
    <w:rsid w:val="00112011"/>
    <w:rsid w:val="00112D6E"/>
    <w:rsid w:val="001137A4"/>
    <w:rsid w:val="00114420"/>
    <w:rsid w:val="00114E16"/>
    <w:rsid w:val="001158FC"/>
    <w:rsid w:val="001160A3"/>
    <w:rsid w:val="001165FF"/>
    <w:rsid w:val="00116CA1"/>
    <w:rsid w:val="00116FC9"/>
    <w:rsid w:val="001170A9"/>
    <w:rsid w:val="00117794"/>
    <w:rsid w:val="0012007D"/>
    <w:rsid w:val="00121B7D"/>
    <w:rsid w:val="001225C8"/>
    <w:rsid w:val="00122EC1"/>
    <w:rsid w:val="00123303"/>
    <w:rsid w:val="00123E50"/>
    <w:rsid w:val="00123EDB"/>
    <w:rsid w:val="00124893"/>
    <w:rsid w:val="00124897"/>
    <w:rsid w:val="001248F9"/>
    <w:rsid w:val="001256A3"/>
    <w:rsid w:val="00126F3E"/>
    <w:rsid w:val="00130156"/>
    <w:rsid w:val="0013140D"/>
    <w:rsid w:val="00131509"/>
    <w:rsid w:val="00131B3B"/>
    <w:rsid w:val="00133787"/>
    <w:rsid w:val="001368B1"/>
    <w:rsid w:val="00136F27"/>
    <w:rsid w:val="00140A56"/>
    <w:rsid w:val="0014100D"/>
    <w:rsid w:val="00141047"/>
    <w:rsid w:val="0014157A"/>
    <w:rsid w:val="001417D7"/>
    <w:rsid w:val="00141E84"/>
    <w:rsid w:val="00142801"/>
    <w:rsid w:val="00142F61"/>
    <w:rsid w:val="00142FAE"/>
    <w:rsid w:val="00143533"/>
    <w:rsid w:val="00143769"/>
    <w:rsid w:val="001442A2"/>
    <w:rsid w:val="00146A69"/>
    <w:rsid w:val="00147215"/>
    <w:rsid w:val="00150422"/>
    <w:rsid w:val="00150423"/>
    <w:rsid w:val="001510E5"/>
    <w:rsid w:val="0015132F"/>
    <w:rsid w:val="001519B3"/>
    <w:rsid w:val="00152168"/>
    <w:rsid w:val="00152279"/>
    <w:rsid w:val="001524AD"/>
    <w:rsid w:val="00153257"/>
    <w:rsid w:val="001538A7"/>
    <w:rsid w:val="0015448D"/>
    <w:rsid w:val="001549D9"/>
    <w:rsid w:val="0015513C"/>
    <w:rsid w:val="00155B77"/>
    <w:rsid w:val="00155EE6"/>
    <w:rsid w:val="00155FD5"/>
    <w:rsid w:val="001567E2"/>
    <w:rsid w:val="00156ECB"/>
    <w:rsid w:val="00157C0A"/>
    <w:rsid w:val="00157CDC"/>
    <w:rsid w:val="0016076A"/>
    <w:rsid w:val="001619D8"/>
    <w:rsid w:val="00161C4F"/>
    <w:rsid w:val="0016315E"/>
    <w:rsid w:val="001634B4"/>
    <w:rsid w:val="001635B5"/>
    <w:rsid w:val="00163C23"/>
    <w:rsid w:val="00164339"/>
    <w:rsid w:val="00165305"/>
    <w:rsid w:val="00165E40"/>
    <w:rsid w:val="00165F46"/>
    <w:rsid w:val="00166817"/>
    <w:rsid w:val="00166C90"/>
    <w:rsid w:val="00167260"/>
    <w:rsid w:val="00170A25"/>
    <w:rsid w:val="0017107E"/>
    <w:rsid w:val="001723E8"/>
    <w:rsid w:val="00172F32"/>
    <w:rsid w:val="001735C7"/>
    <w:rsid w:val="00173CA5"/>
    <w:rsid w:val="00173F40"/>
    <w:rsid w:val="0017590B"/>
    <w:rsid w:val="0017599A"/>
    <w:rsid w:val="0017655F"/>
    <w:rsid w:val="00176BF4"/>
    <w:rsid w:val="00176CD1"/>
    <w:rsid w:val="00176FAF"/>
    <w:rsid w:val="001801BE"/>
    <w:rsid w:val="00180910"/>
    <w:rsid w:val="00181443"/>
    <w:rsid w:val="00181956"/>
    <w:rsid w:val="00181AD8"/>
    <w:rsid w:val="00181CDC"/>
    <w:rsid w:val="00182385"/>
    <w:rsid w:val="0018246D"/>
    <w:rsid w:val="001828C0"/>
    <w:rsid w:val="001841AD"/>
    <w:rsid w:val="0018445A"/>
    <w:rsid w:val="0018482F"/>
    <w:rsid w:val="0018590D"/>
    <w:rsid w:val="00186FA0"/>
    <w:rsid w:val="001874CB"/>
    <w:rsid w:val="00187830"/>
    <w:rsid w:val="00187F70"/>
    <w:rsid w:val="00190154"/>
    <w:rsid w:val="001904AC"/>
    <w:rsid w:val="00190D62"/>
    <w:rsid w:val="00191806"/>
    <w:rsid w:val="00191CF9"/>
    <w:rsid w:val="00192978"/>
    <w:rsid w:val="00193D23"/>
    <w:rsid w:val="00194714"/>
    <w:rsid w:val="00194737"/>
    <w:rsid w:val="00194877"/>
    <w:rsid w:val="0019560E"/>
    <w:rsid w:val="001960B6"/>
    <w:rsid w:val="00196834"/>
    <w:rsid w:val="00196FFC"/>
    <w:rsid w:val="0019738C"/>
    <w:rsid w:val="001A16DB"/>
    <w:rsid w:val="001A1891"/>
    <w:rsid w:val="001A3A8A"/>
    <w:rsid w:val="001A3E4E"/>
    <w:rsid w:val="001A47B0"/>
    <w:rsid w:val="001A6069"/>
    <w:rsid w:val="001A6A84"/>
    <w:rsid w:val="001A6CA5"/>
    <w:rsid w:val="001A70D6"/>
    <w:rsid w:val="001A7882"/>
    <w:rsid w:val="001B0818"/>
    <w:rsid w:val="001B2939"/>
    <w:rsid w:val="001B36AD"/>
    <w:rsid w:val="001B3CBD"/>
    <w:rsid w:val="001B4143"/>
    <w:rsid w:val="001B5A2E"/>
    <w:rsid w:val="001B5BB6"/>
    <w:rsid w:val="001B5D2B"/>
    <w:rsid w:val="001B61C3"/>
    <w:rsid w:val="001B7A30"/>
    <w:rsid w:val="001C1148"/>
    <w:rsid w:val="001C1159"/>
    <w:rsid w:val="001C1197"/>
    <w:rsid w:val="001C3210"/>
    <w:rsid w:val="001C4C77"/>
    <w:rsid w:val="001C5017"/>
    <w:rsid w:val="001C60EF"/>
    <w:rsid w:val="001C72A9"/>
    <w:rsid w:val="001C7A5B"/>
    <w:rsid w:val="001C7CA5"/>
    <w:rsid w:val="001D0105"/>
    <w:rsid w:val="001D04AA"/>
    <w:rsid w:val="001D072A"/>
    <w:rsid w:val="001D1992"/>
    <w:rsid w:val="001D1C9A"/>
    <w:rsid w:val="001D245C"/>
    <w:rsid w:val="001D3474"/>
    <w:rsid w:val="001D3651"/>
    <w:rsid w:val="001D5293"/>
    <w:rsid w:val="001D618B"/>
    <w:rsid w:val="001D6968"/>
    <w:rsid w:val="001D6B67"/>
    <w:rsid w:val="001D6C1F"/>
    <w:rsid w:val="001E0147"/>
    <w:rsid w:val="001E095C"/>
    <w:rsid w:val="001E114F"/>
    <w:rsid w:val="001E1BAF"/>
    <w:rsid w:val="001E211A"/>
    <w:rsid w:val="001E2470"/>
    <w:rsid w:val="001E2C84"/>
    <w:rsid w:val="001E2E89"/>
    <w:rsid w:val="001E4374"/>
    <w:rsid w:val="001E4A3D"/>
    <w:rsid w:val="001E57DA"/>
    <w:rsid w:val="001E5DD5"/>
    <w:rsid w:val="001E731E"/>
    <w:rsid w:val="001E76B6"/>
    <w:rsid w:val="001F0C7A"/>
    <w:rsid w:val="001F1CF3"/>
    <w:rsid w:val="001F1E5F"/>
    <w:rsid w:val="001F2373"/>
    <w:rsid w:val="001F2B4E"/>
    <w:rsid w:val="001F3559"/>
    <w:rsid w:val="001F3679"/>
    <w:rsid w:val="001F5C0E"/>
    <w:rsid w:val="001F5C28"/>
    <w:rsid w:val="001F6A52"/>
    <w:rsid w:val="001F715A"/>
    <w:rsid w:val="0020035D"/>
    <w:rsid w:val="00200621"/>
    <w:rsid w:val="00201FF1"/>
    <w:rsid w:val="0020211B"/>
    <w:rsid w:val="00203493"/>
    <w:rsid w:val="002038E8"/>
    <w:rsid w:val="0020549C"/>
    <w:rsid w:val="00205E9E"/>
    <w:rsid w:val="00206778"/>
    <w:rsid w:val="0021019D"/>
    <w:rsid w:val="00210363"/>
    <w:rsid w:val="0021109B"/>
    <w:rsid w:val="002114E9"/>
    <w:rsid w:val="00211634"/>
    <w:rsid w:val="00211CA4"/>
    <w:rsid w:val="00212764"/>
    <w:rsid w:val="00213115"/>
    <w:rsid w:val="00214248"/>
    <w:rsid w:val="00214EB4"/>
    <w:rsid w:val="002150AD"/>
    <w:rsid w:val="002157B5"/>
    <w:rsid w:val="00217F75"/>
    <w:rsid w:val="00220134"/>
    <w:rsid w:val="0022036F"/>
    <w:rsid w:val="00220474"/>
    <w:rsid w:val="00221A4B"/>
    <w:rsid w:val="002222B2"/>
    <w:rsid w:val="00222C10"/>
    <w:rsid w:val="002232E2"/>
    <w:rsid w:val="00223869"/>
    <w:rsid w:val="00223959"/>
    <w:rsid w:val="00223A11"/>
    <w:rsid w:val="00224C90"/>
    <w:rsid w:val="00225B80"/>
    <w:rsid w:val="00226779"/>
    <w:rsid w:val="00226BDE"/>
    <w:rsid w:val="002277C7"/>
    <w:rsid w:val="00227F2C"/>
    <w:rsid w:val="00230F0D"/>
    <w:rsid w:val="00232749"/>
    <w:rsid w:val="002335C9"/>
    <w:rsid w:val="00233E43"/>
    <w:rsid w:val="002340BC"/>
    <w:rsid w:val="002345A5"/>
    <w:rsid w:val="002346C0"/>
    <w:rsid w:val="002349A3"/>
    <w:rsid w:val="00235AB2"/>
    <w:rsid w:val="00235D32"/>
    <w:rsid w:val="00236378"/>
    <w:rsid w:val="0023698E"/>
    <w:rsid w:val="00237BCF"/>
    <w:rsid w:val="002409FD"/>
    <w:rsid w:val="00242320"/>
    <w:rsid w:val="0024254B"/>
    <w:rsid w:val="00242DDC"/>
    <w:rsid w:val="00243496"/>
    <w:rsid w:val="002436D6"/>
    <w:rsid w:val="00244227"/>
    <w:rsid w:val="00245782"/>
    <w:rsid w:val="002462BF"/>
    <w:rsid w:val="00246A3A"/>
    <w:rsid w:val="00246FF4"/>
    <w:rsid w:val="002470BA"/>
    <w:rsid w:val="0025003C"/>
    <w:rsid w:val="0025127A"/>
    <w:rsid w:val="00251352"/>
    <w:rsid w:val="002516F8"/>
    <w:rsid w:val="00251B8F"/>
    <w:rsid w:val="0025246A"/>
    <w:rsid w:val="0025271B"/>
    <w:rsid w:val="00252942"/>
    <w:rsid w:val="002532C6"/>
    <w:rsid w:val="002532D6"/>
    <w:rsid w:val="002534A7"/>
    <w:rsid w:val="00253815"/>
    <w:rsid w:val="0025438C"/>
    <w:rsid w:val="0025455C"/>
    <w:rsid w:val="002548CA"/>
    <w:rsid w:val="00256180"/>
    <w:rsid w:val="0025733B"/>
    <w:rsid w:val="00257ABC"/>
    <w:rsid w:val="00257BD1"/>
    <w:rsid w:val="00260AB4"/>
    <w:rsid w:val="00260F5E"/>
    <w:rsid w:val="00261913"/>
    <w:rsid w:val="00261E5A"/>
    <w:rsid w:val="00263C50"/>
    <w:rsid w:val="00263CD4"/>
    <w:rsid w:val="00264A6A"/>
    <w:rsid w:val="00265125"/>
    <w:rsid w:val="00266038"/>
    <w:rsid w:val="0026742B"/>
    <w:rsid w:val="0026780B"/>
    <w:rsid w:val="0027008C"/>
    <w:rsid w:val="002719DA"/>
    <w:rsid w:val="00271EDE"/>
    <w:rsid w:val="002721F5"/>
    <w:rsid w:val="00272E88"/>
    <w:rsid w:val="00273986"/>
    <w:rsid w:val="00274421"/>
    <w:rsid w:val="002749D5"/>
    <w:rsid w:val="00276624"/>
    <w:rsid w:val="00276782"/>
    <w:rsid w:val="00276F03"/>
    <w:rsid w:val="00277072"/>
    <w:rsid w:val="00280DFA"/>
    <w:rsid w:val="002810B8"/>
    <w:rsid w:val="002813C9"/>
    <w:rsid w:val="00282403"/>
    <w:rsid w:val="00282E6A"/>
    <w:rsid w:val="0028373C"/>
    <w:rsid w:val="00284E3E"/>
    <w:rsid w:val="00285ED0"/>
    <w:rsid w:val="00285F73"/>
    <w:rsid w:val="0028795E"/>
    <w:rsid w:val="00290410"/>
    <w:rsid w:val="002909D6"/>
    <w:rsid w:val="0029134D"/>
    <w:rsid w:val="002918D3"/>
    <w:rsid w:val="00292466"/>
    <w:rsid w:val="00292AD5"/>
    <w:rsid w:val="00293206"/>
    <w:rsid w:val="00294F1E"/>
    <w:rsid w:val="00295321"/>
    <w:rsid w:val="00295AE2"/>
    <w:rsid w:val="0029662D"/>
    <w:rsid w:val="00296CA7"/>
    <w:rsid w:val="0029719F"/>
    <w:rsid w:val="002A04A7"/>
    <w:rsid w:val="002A1317"/>
    <w:rsid w:val="002A242A"/>
    <w:rsid w:val="002A408C"/>
    <w:rsid w:val="002A446C"/>
    <w:rsid w:val="002A4BD0"/>
    <w:rsid w:val="002A5A0D"/>
    <w:rsid w:val="002A5B07"/>
    <w:rsid w:val="002A6E18"/>
    <w:rsid w:val="002A7196"/>
    <w:rsid w:val="002A7C15"/>
    <w:rsid w:val="002B03BA"/>
    <w:rsid w:val="002B0C04"/>
    <w:rsid w:val="002B117A"/>
    <w:rsid w:val="002B249E"/>
    <w:rsid w:val="002B2E06"/>
    <w:rsid w:val="002B3915"/>
    <w:rsid w:val="002B3CDD"/>
    <w:rsid w:val="002B3F1D"/>
    <w:rsid w:val="002B49F5"/>
    <w:rsid w:val="002B4E9B"/>
    <w:rsid w:val="002B50AB"/>
    <w:rsid w:val="002B5208"/>
    <w:rsid w:val="002B5CBC"/>
    <w:rsid w:val="002B5DFC"/>
    <w:rsid w:val="002B6431"/>
    <w:rsid w:val="002B6F59"/>
    <w:rsid w:val="002B7683"/>
    <w:rsid w:val="002B76BE"/>
    <w:rsid w:val="002B7F4C"/>
    <w:rsid w:val="002B7F8F"/>
    <w:rsid w:val="002C1795"/>
    <w:rsid w:val="002C1982"/>
    <w:rsid w:val="002C29E5"/>
    <w:rsid w:val="002C36B0"/>
    <w:rsid w:val="002C4124"/>
    <w:rsid w:val="002C4D0A"/>
    <w:rsid w:val="002C4D35"/>
    <w:rsid w:val="002C5558"/>
    <w:rsid w:val="002C63A5"/>
    <w:rsid w:val="002C6FF5"/>
    <w:rsid w:val="002C770F"/>
    <w:rsid w:val="002D2CCD"/>
    <w:rsid w:val="002D42BB"/>
    <w:rsid w:val="002D59EE"/>
    <w:rsid w:val="002D5B3B"/>
    <w:rsid w:val="002E0072"/>
    <w:rsid w:val="002E069F"/>
    <w:rsid w:val="002E0E88"/>
    <w:rsid w:val="002E1A4A"/>
    <w:rsid w:val="002E29ED"/>
    <w:rsid w:val="002E3746"/>
    <w:rsid w:val="002E3D9C"/>
    <w:rsid w:val="002E41AE"/>
    <w:rsid w:val="002E499C"/>
    <w:rsid w:val="002E49E1"/>
    <w:rsid w:val="002E6368"/>
    <w:rsid w:val="002E6BD2"/>
    <w:rsid w:val="002E7926"/>
    <w:rsid w:val="002E7AE2"/>
    <w:rsid w:val="002E7E1B"/>
    <w:rsid w:val="002F0F72"/>
    <w:rsid w:val="002F16D0"/>
    <w:rsid w:val="002F1E8F"/>
    <w:rsid w:val="002F21EC"/>
    <w:rsid w:val="002F2DA1"/>
    <w:rsid w:val="002F2F7E"/>
    <w:rsid w:val="002F3796"/>
    <w:rsid w:val="002F38FE"/>
    <w:rsid w:val="002F3AD3"/>
    <w:rsid w:val="002F5AA4"/>
    <w:rsid w:val="002F619F"/>
    <w:rsid w:val="002F65BF"/>
    <w:rsid w:val="002F71BD"/>
    <w:rsid w:val="002F758B"/>
    <w:rsid w:val="002F773E"/>
    <w:rsid w:val="002F7854"/>
    <w:rsid w:val="002F7A28"/>
    <w:rsid w:val="0030032D"/>
    <w:rsid w:val="003007CC"/>
    <w:rsid w:val="00300800"/>
    <w:rsid w:val="003011B5"/>
    <w:rsid w:val="00301A79"/>
    <w:rsid w:val="00301AD4"/>
    <w:rsid w:val="003023B2"/>
    <w:rsid w:val="0030297F"/>
    <w:rsid w:val="00302B20"/>
    <w:rsid w:val="00302B2B"/>
    <w:rsid w:val="00302C9F"/>
    <w:rsid w:val="003040EB"/>
    <w:rsid w:val="003046EE"/>
    <w:rsid w:val="00304DE6"/>
    <w:rsid w:val="003056A7"/>
    <w:rsid w:val="003116C2"/>
    <w:rsid w:val="00311BB9"/>
    <w:rsid w:val="003122A3"/>
    <w:rsid w:val="003138CB"/>
    <w:rsid w:val="00313BC4"/>
    <w:rsid w:val="00314374"/>
    <w:rsid w:val="00314513"/>
    <w:rsid w:val="00314DCF"/>
    <w:rsid w:val="00316222"/>
    <w:rsid w:val="00316B84"/>
    <w:rsid w:val="003172A4"/>
    <w:rsid w:val="00317444"/>
    <w:rsid w:val="00317FCC"/>
    <w:rsid w:val="003200D5"/>
    <w:rsid w:val="00320554"/>
    <w:rsid w:val="00321EA0"/>
    <w:rsid w:val="003233FA"/>
    <w:rsid w:val="00323B3A"/>
    <w:rsid w:val="00325914"/>
    <w:rsid w:val="003268F2"/>
    <w:rsid w:val="00326F80"/>
    <w:rsid w:val="003278B4"/>
    <w:rsid w:val="00330F9D"/>
    <w:rsid w:val="0033191D"/>
    <w:rsid w:val="00331C8B"/>
    <w:rsid w:val="00331E41"/>
    <w:rsid w:val="00332173"/>
    <w:rsid w:val="00333214"/>
    <w:rsid w:val="00333E9C"/>
    <w:rsid w:val="00334237"/>
    <w:rsid w:val="00334371"/>
    <w:rsid w:val="00334BA1"/>
    <w:rsid w:val="00334C44"/>
    <w:rsid w:val="00334CEA"/>
    <w:rsid w:val="0033509D"/>
    <w:rsid w:val="00336528"/>
    <w:rsid w:val="0033689D"/>
    <w:rsid w:val="00337D9B"/>
    <w:rsid w:val="00340311"/>
    <w:rsid w:val="003409BC"/>
    <w:rsid w:val="00342A53"/>
    <w:rsid w:val="003430A7"/>
    <w:rsid w:val="00343259"/>
    <w:rsid w:val="0034426E"/>
    <w:rsid w:val="0034464C"/>
    <w:rsid w:val="003463CD"/>
    <w:rsid w:val="00346B55"/>
    <w:rsid w:val="00346F1B"/>
    <w:rsid w:val="00347F88"/>
    <w:rsid w:val="003515E9"/>
    <w:rsid w:val="00352AC8"/>
    <w:rsid w:val="00352CE3"/>
    <w:rsid w:val="00352D06"/>
    <w:rsid w:val="00353D88"/>
    <w:rsid w:val="003550C9"/>
    <w:rsid w:val="0035639D"/>
    <w:rsid w:val="00356CD9"/>
    <w:rsid w:val="00356DA1"/>
    <w:rsid w:val="0036022E"/>
    <w:rsid w:val="00360E54"/>
    <w:rsid w:val="00361659"/>
    <w:rsid w:val="00362B68"/>
    <w:rsid w:val="00363310"/>
    <w:rsid w:val="003648CB"/>
    <w:rsid w:val="0036648D"/>
    <w:rsid w:val="00366792"/>
    <w:rsid w:val="00366904"/>
    <w:rsid w:val="00366C9B"/>
    <w:rsid w:val="00366FB5"/>
    <w:rsid w:val="00367496"/>
    <w:rsid w:val="00372E35"/>
    <w:rsid w:val="003734DE"/>
    <w:rsid w:val="003743BF"/>
    <w:rsid w:val="00374A84"/>
    <w:rsid w:val="00374AC8"/>
    <w:rsid w:val="00375E97"/>
    <w:rsid w:val="003762B5"/>
    <w:rsid w:val="003765DF"/>
    <w:rsid w:val="00376CFF"/>
    <w:rsid w:val="00376F96"/>
    <w:rsid w:val="003771CA"/>
    <w:rsid w:val="0038013C"/>
    <w:rsid w:val="003809EA"/>
    <w:rsid w:val="00380DD7"/>
    <w:rsid w:val="00382839"/>
    <w:rsid w:val="00384CFC"/>
    <w:rsid w:val="003868FD"/>
    <w:rsid w:val="00387CF6"/>
    <w:rsid w:val="003903A4"/>
    <w:rsid w:val="00390D0F"/>
    <w:rsid w:val="003913C8"/>
    <w:rsid w:val="00391426"/>
    <w:rsid w:val="00391652"/>
    <w:rsid w:val="003917AA"/>
    <w:rsid w:val="00391C3C"/>
    <w:rsid w:val="00391E1B"/>
    <w:rsid w:val="00391EFA"/>
    <w:rsid w:val="003921F5"/>
    <w:rsid w:val="00393068"/>
    <w:rsid w:val="0039318E"/>
    <w:rsid w:val="003933F6"/>
    <w:rsid w:val="003937C5"/>
    <w:rsid w:val="00396077"/>
    <w:rsid w:val="003963DB"/>
    <w:rsid w:val="00396872"/>
    <w:rsid w:val="00397325"/>
    <w:rsid w:val="003975B2"/>
    <w:rsid w:val="00397865"/>
    <w:rsid w:val="003A0660"/>
    <w:rsid w:val="003A0B4A"/>
    <w:rsid w:val="003A0DF5"/>
    <w:rsid w:val="003A1B4B"/>
    <w:rsid w:val="003A4244"/>
    <w:rsid w:val="003A5759"/>
    <w:rsid w:val="003A62AF"/>
    <w:rsid w:val="003A707A"/>
    <w:rsid w:val="003A74A9"/>
    <w:rsid w:val="003B00FE"/>
    <w:rsid w:val="003B0E21"/>
    <w:rsid w:val="003B11B3"/>
    <w:rsid w:val="003B1C6E"/>
    <w:rsid w:val="003B28A7"/>
    <w:rsid w:val="003B29A1"/>
    <w:rsid w:val="003B2E35"/>
    <w:rsid w:val="003B3C6C"/>
    <w:rsid w:val="003B4C1D"/>
    <w:rsid w:val="003B4F75"/>
    <w:rsid w:val="003B53D3"/>
    <w:rsid w:val="003B7CCD"/>
    <w:rsid w:val="003C2437"/>
    <w:rsid w:val="003C25AF"/>
    <w:rsid w:val="003C2D67"/>
    <w:rsid w:val="003C48ED"/>
    <w:rsid w:val="003C4F9A"/>
    <w:rsid w:val="003C55A2"/>
    <w:rsid w:val="003C5B80"/>
    <w:rsid w:val="003C5FD1"/>
    <w:rsid w:val="003C613D"/>
    <w:rsid w:val="003C6910"/>
    <w:rsid w:val="003C7419"/>
    <w:rsid w:val="003D129F"/>
    <w:rsid w:val="003D146A"/>
    <w:rsid w:val="003D1CAB"/>
    <w:rsid w:val="003D3B27"/>
    <w:rsid w:val="003D4920"/>
    <w:rsid w:val="003D4CDF"/>
    <w:rsid w:val="003D4D86"/>
    <w:rsid w:val="003D5750"/>
    <w:rsid w:val="003D61F4"/>
    <w:rsid w:val="003D7186"/>
    <w:rsid w:val="003D784D"/>
    <w:rsid w:val="003D7F04"/>
    <w:rsid w:val="003D7F3B"/>
    <w:rsid w:val="003E0848"/>
    <w:rsid w:val="003E1669"/>
    <w:rsid w:val="003E29A7"/>
    <w:rsid w:val="003E29D7"/>
    <w:rsid w:val="003E38A5"/>
    <w:rsid w:val="003E3B91"/>
    <w:rsid w:val="003E3E97"/>
    <w:rsid w:val="003E408A"/>
    <w:rsid w:val="003E466E"/>
    <w:rsid w:val="003E4C0E"/>
    <w:rsid w:val="003E55BD"/>
    <w:rsid w:val="003E5656"/>
    <w:rsid w:val="003E566B"/>
    <w:rsid w:val="003E57CD"/>
    <w:rsid w:val="003E5B21"/>
    <w:rsid w:val="003E6A42"/>
    <w:rsid w:val="003E7405"/>
    <w:rsid w:val="003E7898"/>
    <w:rsid w:val="003E7BFC"/>
    <w:rsid w:val="003F0ACB"/>
    <w:rsid w:val="003F0ED7"/>
    <w:rsid w:val="003F14F0"/>
    <w:rsid w:val="003F17E4"/>
    <w:rsid w:val="003F1EA4"/>
    <w:rsid w:val="003F276C"/>
    <w:rsid w:val="003F2A5F"/>
    <w:rsid w:val="003F30A6"/>
    <w:rsid w:val="003F3E08"/>
    <w:rsid w:val="003F60E6"/>
    <w:rsid w:val="004006AD"/>
    <w:rsid w:val="004028AD"/>
    <w:rsid w:val="004047F8"/>
    <w:rsid w:val="00404803"/>
    <w:rsid w:val="00404C1F"/>
    <w:rsid w:val="00406B0B"/>
    <w:rsid w:val="0040752F"/>
    <w:rsid w:val="0040785C"/>
    <w:rsid w:val="004100A7"/>
    <w:rsid w:val="00410BAA"/>
    <w:rsid w:val="004113C8"/>
    <w:rsid w:val="004115D7"/>
    <w:rsid w:val="004119BF"/>
    <w:rsid w:val="00412A54"/>
    <w:rsid w:val="00413E5E"/>
    <w:rsid w:val="00415A5D"/>
    <w:rsid w:val="004172EA"/>
    <w:rsid w:val="00421421"/>
    <w:rsid w:val="00421640"/>
    <w:rsid w:val="0042173F"/>
    <w:rsid w:val="00421EE9"/>
    <w:rsid w:val="004226D4"/>
    <w:rsid w:val="004226D7"/>
    <w:rsid w:val="00422D07"/>
    <w:rsid w:val="0042431D"/>
    <w:rsid w:val="0042608A"/>
    <w:rsid w:val="004263B2"/>
    <w:rsid w:val="004268A6"/>
    <w:rsid w:val="0042694E"/>
    <w:rsid w:val="00427D72"/>
    <w:rsid w:val="0043233B"/>
    <w:rsid w:val="004328BE"/>
    <w:rsid w:val="00432CB1"/>
    <w:rsid w:val="00433405"/>
    <w:rsid w:val="00433740"/>
    <w:rsid w:val="00434049"/>
    <w:rsid w:val="00435241"/>
    <w:rsid w:val="004357FE"/>
    <w:rsid w:val="00437421"/>
    <w:rsid w:val="004376BD"/>
    <w:rsid w:val="00437702"/>
    <w:rsid w:val="00440646"/>
    <w:rsid w:val="00443519"/>
    <w:rsid w:val="004441AA"/>
    <w:rsid w:val="0044477C"/>
    <w:rsid w:val="0044481D"/>
    <w:rsid w:val="004454A9"/>
    <w:rsid w:val="004462E4"/>
    <w:rsid w:val="004468D9"/>
    <w:rsid w:val="00446BBD"/>
    <w:rsid w:val="004476A1"/>
    <w:rsid w:val="00447CE9"/>
    <w:rsid w:val="0045029B"/>
    <w:rsid w:val="00450AAB"/>
    <w:rsid w:val="00450C51"/>
    <w:rsid w:val="00450FA2"/>
    <w:rsid w:val="004511F5"/>
    <w:rsid w:val="004513E3"/>
    <w:rsid w:val="004514BA"/>
    <w:rsid w:val="004518A7"/>
    <w:rsid w:val="0045213D"/>
    <w:rsid w:val="00453A16"/>
    <w:rsid w:val="00453C18"/>
    <w:rsid w:val="0045554E"/>
    <w:rsid w:val="00456FE4"/>
    <w:rsid w:val="00460127"/>
    <w:rsid w:val="00460DD8"/>
    <w:rsid w:val="00461E51"/>
    <w:rsid w:val="00461E87"/>
    <w:rsid w:val="0046223E"/>
    <w:rsid w:val="00462E49"/>
    <w:rsid w:val="00463294"/>
    <w:rsid w:val="0046339B"/>
    <w:rsid w:val="004635BD"/>
    <w:rsid w:val="0046369E"/>
    <w:rsid w:val="00463BFD"/>
    <w:rsid w:val="00464773"/>
    <w:rsid w:val="00465189"/>
    <w:rsid w:val="004651B4"/>
    <w:rsid w:val="00465807"/>
    <w:rsid w:val="00465C21"/>
    <w:rsid w:val="004661C6"/>
    <w:rsid w:val="00466244"/>
    <w:rsid w:val="00466B76"/>
    <w:rsid w:val="00467189"/>
    <w:rsid w:val="00470485"/>
    <w:rsid w:val="00470A1D"/>
    <w:rsid w:val="00470D15"/>
    <w:rsid w:val="00472029"/>
    <w:rsid w:val="00473943"/>
    <w:rsid w:val="00473A5F"/>
    <w:rsid w:val="00473E5F"/>
    <w:rsid w:val="0047432E"/>
    <w:rsid w:val="00474F21"/>
    <w:rsid w:val="004754EC"/>
    <w:rsid w:val="004761FC"/>
    <w:rsid w:val="004774E9"/>
    <w:rsid w:val="00480786"/>
    <w:rsid w:val="00480819"/>
    <w:rsid w:val="00481384"/>
    <w:rsid w:val="004835EA"/>
    <w:rsid w:val="004836DB"/>
    <w:rsid w:val="0048380B"/>
    <w:rsid w:val="00484568"/>
    <w:rsid w:val="00484BAA"/>
    <w:rsid w:val="00484FCB"/>
    <w:rsid w:val="00485A49"/>
    <w:rsid w:val="00486315"/>
    <w:rsid w:val="00486C7C"/>
    <w:rsid w:val="00486DCD"/>
    <w:rsid w:val="004876FA"/>
    <w:rsid w:val="00487796"/>
    <w:rsid w:val="00487AE4"/>
    <w:rsid w:val="0049054E"/>
    <w:rsid w:val="004905BE"/>
    <w:rsid w:val="00490B6F"/>
    <w:rsid w:val="004910A4"/>
    <w:rsid w:val="004918A4"/>
    <w:rsid w:val="004942BB"/>
    <w:rsid w:val="004947CF"/>
    <w:rsid w:val="0049510B"/>
    <w:rsid w:val="00495AF8"/>
    <w:rsid w:val="00495DA3"/>
    <w:rsid w:val="004976B5"/>
    <w:rsid w:val="004A03FE"/>
    <w:rsid w:val="004A139E"/>
    <w:rsid w:val="004A1A58"/>
    <w:rsid w:val="004A1CA4"/>
    <w:rsid w:val="004A257A"/>
    <w:rsid w:val="004A2CF8"/>
    <w:rsid w:val="004A2FAA"/>
    <w:rsid w:val="004A3DEF"/>
    <w:rsid w:val="004A69F4"/>
    <w:rsid w:val="004A6A99"/>
    <w:rsid w:val="004A6AD1"/>
    <w:rsid w:val="004A72D6"/>
    <w:rsid w:val="004B02B4"/>
    <w:rsid w:val="004B04D3"/>
    <w:rsid w:val="004B0ECA"/>
    <w:rsid w:val="004B2214"/>
    <w:rsid w:val="004B2412"/>
    <w:rsid w:val="004B257B"/>
    <w:rsid w:val="004B3036"/>
    <w:rsid w:val="004B4AE7"/>
    <w:rsid w:val="004B4BEA"/>
    <w:rsid w:val="004B5465"/>
    <w:rsid w:val="004B62B7"/>
    <w:rsid w:val="004C0DFC"/>
    <w:rsid w:val="004C197C"/>
    <w:rsid w:val="004C19C9"/>
    <w:rsid w:val="004C2635"/>
    <w:rsid w:val="004C6AE5"/>
    <w:rsid w:val="004C7A07"/>
    <w:rsid w:val="004C7B6C"/>
    <w:rsid w:val="004D09C3"/>
    <w:rsid w:val="004D0EB2"/>
    <w:rsid w:val="004D116F"/>
    <w:rsid w:val="004D12B8"/>
    <w:rsid w:val="004D1DD7"/>
    <w:rsid w:val="004D1F66"/>
    <w:rsid w:val="004D2D63"/>
    <w:rsid w:val="004D2F6D"/>
    <w:rsid w:val="004D460B"/>
    <w:rsid w:val="004D4C14"/>
    <w:rsid w:val="004D513E"/>
    <w:rsid w:val="004D5D4F"/>
    <w:rsid w:val="004D6701"/>
    <w:rsid w:val="004D72CC"/>
    <w:rsid w:val="004D776D"/>
    <w:rsid w:val="004E187A"/>
    <w:rsid w:val="004E1F47"/>
    <w:rsid w:val="004E2DF7"/>
    <w:rsid w:val="004E3CC1"/>
    <w:rsid w:val="004E490F"/>
    <w:rsid w:val="004E4B0D"/>
    <w:rsid w:val="004E4B13"/>
    <w:rsid w:val="004E60AB"/>
    <w:rsid w:val="004E659D"/>
    <w:rsid w:val="004E7447"/>
    <w:rsid w:val="004F0180"/>
    <w:rsid w:val="004F03B3"/>
    <w:rsid w:val="004F07A9"/>
    <w:rsid w:val="004F0A7E"/>
    <w:rsid w:val="004F0D81"/>
    <w:rsid w:val="004F1684"/>
    <w:rsid w:val="004F169C"/>
    <w:rsid w:val="004F19A2"/>
    <w:rsid w:val="004F1F68"/>
    <w:rsid w:val="004F23C5"/>
    <w:rsid w:val="004F2437"/>
    <w:rsid w:val="004F25DC"/>
    <w:rsid w:val="004F3DBF"/>
    <w:rsid w:val="004F3E95"/>
    <w:rsid w:val="004F40AD"/>
    <w:rsid w:val="004F5C4F"/>
    <w:rsid w:val="004F5D18"/>
    <w:rsid w:val="004F5EE7"/>
    <w:rsid w:val="004F6450"/>
    <w:rsid w:val="004F6BB0"/>
    <w:rsid w:val="005001F3"/>
    <w:rsid w:val="005003C0"/>
    <w:rsid w:val="005007E5"/>
    <w:rsid w:val="00503AAB"/>
    <w:rsid w:val="005040B3"/>
    <w:rsid w:val="00504369"/>
    <w:rsid w:val="005046EC"/>
    <w:rsid w:val="00504EEC"/>
    <w:rsid w:val="00505032"/>
    <w:rsid w:val="005050F2"/>
    <w:rsid w:val="00505272"/>
    <w:rsid w:val="0050558E"/>
    <w:rsid w:val="00505D83"/>
    <w:rsid w:val="00506289"/>
    <w:rsid w:val="00506BC5"/>
    <w:rsid w:val="0050787E"/>
    <w:rsid w:val="0051021F"/>
    <w:rsid w:val="005105AA"/>
    <w:rsid w:val="005125E4"/>
    <w:rsid w:val="005133B5"/>
    <w:rsid w:val="005137AE"/>
    <w:rsid w:val="005147FF"/>
    <w:rsid w:val="00514B75"/>
    <w:rsid w:val="00514DCB"/>
    <w:rsid w:val="0051696D"/>
    <w:rsid w:val="00516D4F"/>
    <w:rsid w:val="005172F2"/>
    <w:rsid w:val="005177A4"/>
    <w:rsid w:val="005179F5"/>
    <w:rsid w:val="00517CFF"/>
    <w:rsid w:val="00522133"/>
    <w:rsid w:val="00522DB0"/>
    <w:rsid w:val="00523AD1"/>
    <w:rsid w:val="00523CB7"/>
    <w:rsid w:val="005245CB"/>
    <w:rsid w:val="00525CBB"/>
    <w:rsid w:val="0052669F"/>
    <w:rsid w:val="00526CA0"/>
    <w:rsid w:val="005271FB"/>
    <w:rsid w:val="005279CE"/>
    <w:rsid w:val="00527A99"/>
    <w:rsid w:val="00527B24"/>
    <w:rsid w:val="00530B88"/>
    <w:rsid w:val="00532762"/>
    <w:rsid w:val="00532D4A"/>
    <w:rsid w:val="005336D7"/>
    <w:rsid w:val="00533CED"/>
    <w:rsid w:val="0053607F"/>
    <w:rsid w:val="00537320"/>
    <w:rsid w:val="00537A07"/>
    <w:rsid w:val="00540CDE"/>
    <w:rsid w:val="0054157F"/>
    <w:rsid w:val="005416B6"/>
    <w:rsid w:val="00541983"/>
    <w:rsid w:val="00542723"/>
    <w:rsid w:val="005433D0"/>
    <w:rsid w:val="00543BB7"/>
    <w:rsid w:val="005446A9"/>
    <w:rsid w:val="00545EC1"/>
    <w:rsid w:val="005462F6"/>
    <w:rsid w:val="0054685D"/>
    <w:rsid w:val="005469ED"/>
    <w:rsid w:val="00546CB2"/>
    <w:rsid w:val="00547630"/>
    <w:rsid w:val="00550D0A"/>
    <w:rsid w:val="005519EF"/>
    <w:rsid w:val="00552AB8"/>
    <w:rsid w:val="00552E00"/>
    <w:rsid w:val="0055309F"/>
    <w:rsid w:val="00553AB2"/>
    <w:rsid w:val="005540BD"/>
    <w:rsid w:val="00554BE8"/>
    <w:rsid w:val="005556A8"/>
    <w:rsid w:val="005562B4"/>
    <w:rsid w:val="0055643D"/>
    <w:rsid w:val="00557261"/>
    <w:rsid w:val="00557BF7"/>
    <w:rsid w:val="005615EE"/>
    <w:rsid w:val="0056194B"/>
    <w:rsid w:val="00561B20"/>
    <w:rsid w:val="00562728"/>
    <w:rsid w:val="0056345B"/>
    <w:rsid w:val="005651F6"/>
    <w:rsid w:val="005657A2"/>
    <w:rsid w:val="005661F8"/>
    <w:rsid w:val="005662EC"/>
    <w:rsid w:val="0056646E"/>
    <w:rsid w:val="005667FA"/>
    <w:rsid w:val="00567052"/>
    <w:rsid w:val="00567116"/>
    <w:rsid w:val="00567C63"/>
    <w:rsid w:val="00571E0D"/>
    <w:rsid w:val="00572343"/>
    <w:rsid w:val="00572E57"/>
    <w:rsid w:val="00573574"/>
    <w:rsid w:val="005741D0"/>
    <w:rsid w:val="005752D4"/>
    <w:rsid w:val="0057620A"/>
    <w:rsid w:val="00576CDC"/>
    <w:rsid w:val="00577345"/>
    <w:rsid w:val="00582160"/>
    <w:rsid w:val="00583439"/>
    <w:rsid w:val="005835A6"/>
    <w:rsid w:val="00583EAB"/>
    <w:rsid w:val="00584664"/>
    <w:rsid w:val="00585789"/>
    <w:rsid w:val="00586213"/>
    <w:rsid w:val="005863E8"/>
    <w:rsid w:val="00586BA5"/>
    <w:rsid w:val="00586D07"/>
    <w:rsid w:val="005877C4"/>
    <w:rsid w:val="00592456"/>
    <w:rsid w:val="00593E8E"/>
    <w:rsid w:val="00594385"/>
    <w:rsid w:val="00596295"/>
    <w:rsid w:val="005972C2"/>
    <w:rsid w:val="005A077D"/>
    <w:rsid w:val="005A1CA3"/>
    <w:rsid w:val="005A327D"/>
    <w:rsid w:val="005A4DB7"/>
    <w:rsid w:val="005A5648"/>
    <w:rsid w:val="005A66C4"/>
    <w:rsid w:val="005A6D8A"/>
    <w:rsid w:val="005A6E02"/>
    <w:rsid w:val="005A6E10"/>
    <w:rsid w:val="005A75B6"/>
    <w:rsid w:val="005A7740"/>
    <w:rsid w:val="005A7EC0"/>
    <w:rsid w:val="005A7FD1"/>
    <w:rsid w:val="005B0CC0"/>
    <w:rsid w:val="005B1062"/>
    <w:rsid w:val="005B15D8"/>
    <w:rsid w:val="005B1676"/>
    <w:rsid w:val="005B17E5"/>
    <w:rsid w:val="005B19E9"/>
    <w:rsid w:val="005B203A"/>
    <w:rsid w:val="005B238E"/>
    <w:rsid w:val="005B23D1"/>
    <w:rsid w:val="005B2EB4"/>
    <w:rsid w:val="005B2FDD"/>
    <w:rsid w:val="005B303C"/>
    <w:rsid w:val="005B3A5F"/>
    <w:rsid w:val="005B3C16"/>
    <w:rsid w:val="005B4D8D"/>
    <w:rsid w:val="005B56C3"/>
    <w:rsid w:val="005B58DC"/>
    <w:rsid w:val="005B5AA8"/>
    <w:rsid w:val="005C08F3"/>
    <w:rsid w:val="005C0CD1"/>
    <w:rsid w:val="005C1145"/>
    <w:rsid w:val="005C2A72"/>
    <w:rsid w:val="005C2B33"/>
    <w:rsid w:val="005C319A"/>
    <w:rsid w:val="005C4C7F"/>
    <w:rsid w:val="005C67DF"/>
    <w:rsid w:val="005C698A"/>
    <w:rsid w:val="005C6BB3"/>
    <w:rsid w:val="005C72CB"/>
    <w:rsid w:val="005C7A4D"/>
    <w:rsid w:val="005D1548"/>
    <w:rsid w:val="005D154D"/>
    <w:rsid w:val="005D15E3"/>
    <w:rsid w:val="005D1881"/>
    <w:rsid w:val="005D222B"/>
    <w:rsid w:val="005D227B"/>
    <w:rsid w:val="005D2926"/>
    <w:rsid w:val="005D31A1"/>
    <w:rsid w:val="005D3783"/>
    <w:rsid w:val="005D3CFF"/>
    <w:rsid w:val="005D3F7C"/>
    <w:rsid w:val="005D5081"/>
    <w:rsid w:val="005D636C"/>
    <w:rsid w:val="005D66FF"/>
    <w:rsid w:val="005D7398"/>
    <w:rsid w:val="005D7697"/>
    <w:rsid w:val="005D7789"/>
    <w:rsid w:val="005E0A62"/>
    <w:rsid w:val="005E2035"/>
    <w:rsid w:val="005E2745"/>
    <w:rsid w:val="005E2FE5"/>
    <w:rsid w:val="005E404B"/>
    <w:rsid w:val="005E5826"/>
    <w:rsid w:val="005E5CAE"/>
    <w:rsid w:val="005E6908"/>
    <w:rsid w:val="005E6FC5"/>
    <w:rsid w:val="005F0BF7"/>
    <w:rsid w:val="005F0C21"/>
    <w:rsid w:val="005F0C5E"/>
    <w:rsid w:val="005F0D56"/>
    <w:rsid w:val="005F28FD"/>
    <w:rsid w:val="005F3931"/>
    <w:rsid w:val="005F3A3C"/>
    <w:rsid w:val="005F4EFB"/>
    <w:rsid w:val="005F5060"/>
    <w:rsid w:val="005F5CDF"/>
    <w:rsid w:val="005F66C8"/>
    <w:rsid w:val="005F684B"/>
    <w:rsid w:val="005F6F57"/>
    <w:rsid w:val="005F753A"/>
    <w:rsid w:val="00601282"/>
    <w:rsid w:val="006013E6"/>
    <w:rsid w:val="00601469"/>
    <w:rsid w:val="00603793"/>
    <w:rsid w:val="00603C05"/>
    <w:rsid w:val="0060429F"/>
    <w:rsid w:val="00604919"/>
    <w:rsid w:val="0060590D"/>
    <w:rsid w:val="00605912"/>
    <w:rsid w:val="00606006"/>
    <w:rsid w:val="0060799A"/>
    <w:rsid w:val="00613531"/>
    <w:rsid w:val="006139FF"/>
    <w:rsid w:val="00613C78"/>
    <w:rsid w:val="00613F41"/>
    <w:rsid w:val="006144B1"/>
    <w:rsid w:val="00614996"/>
    <w:rsid w:val="0061502C"/>
    <w:rsid w:val="00616841"/>
    <w:rsid w:val="00617958"/>
    <w:rsid w:val="006217C6"/>
    <w:rsid w:val="00624285"/>
    <w:rsid w:val="006243F8"/>
    <w:rsid w:val="00625768"/>
    <w:rsid w:val="006257EC"/>
    <w:rsid w:val="0062667F"/>
    <w:rsid w:val="0062778D"/>
    <w:rsid w:val="006306D1"/>
    <w:rsid w:val="00630E31"/>
    <w:rsid w:val="00631CF4"/>
    <w:rsid w:val="0063279A"/>
    <w:rsid w:val="0063292D"/>
    <w:rsid w:val="00632E5F"/>
    <w:rsid w:val="0063301D"/>
    <w:rsid w:val="0063302C"/>
    <w:rsid w:val="0063315B"/>
    <w:rsid w:val="006334CD"/>
    <w:rsid w:val="0063421E"/>
    <w:rsid w:val="0063429A"/>
    <w:rsid w:val="00635B33"/>
    <w:rsid w:val="006364EE"/>
    <w:rsid w:val="00636C05"/>
    <w:rsid w:val="00636E1E"/>
    <w:rsid w:val="006400B8"/>
    <w:rsid w:val="00640915"/>
    <w:rsid w:val="0064110E"/>
    <w:rsid w:val="006418D8"/>
    <w:rsid w:val="0064193E"/>
    <w:rsid w:val="00641AA8"/>
    <w:rsid w:val="00642B0C"/>
    <w:rsid w:val="0064338C"/>
    <w:rsid w:val="00643DE7"/>
    <w:rsid w:val="00644572"/>
    <w:rsid w:val="00645501"/>
    <w:rsid w:val="006464DB"/>
    <w:rsid w:val="0064724E"/>
    <w:rsid w:val="00647519"/>
    <w:rsid w:val="006478C9"/>
    <w:rsid w:val="00650406"/>
    <w:rsid w:val="006518EE"/>
    <w:rsid w:val="00651D13"/>
    <w:rsid w:val="006524DB"/>
    <w:rsid w:val="00653092"/>
    <w:rsid w:val="006536E6"/>
    <w:rsid w:val="0065592D"/>
    <w:rsid w:val="00656469"/>
    <w:rsid w:val="00656DE0"/>
    <w:rsid w:val="0065794C"/>
    <w:rsid w:val="006609C5"/>
    <w:rsid w:val="006614B9"/>
    <w:rsid w:val="006624A9"/>
    <w:rsid w:val="00663CE4"/>
    <w:rsid w:val="0066438D"/>
    <w:rsid w:val="00666E4F"/>
    <w:rsid w:val="00666F6F"/>
    <w:rsid w:val="006678BD"/>
    <w:rsid w:val="00667BC6"/>
    <w:rsid w:val="00672585"/>
    <w:rsid w:val="00672E93"/>
    <w:rsid w:val="00673889"/>
    <w:rsid w:val="006739D6"/>
    <w:rsid w:val="00674585"/>
    <w:rsid w:val="00674822"/>
    <w:rsid w:val="00674F8F"/>
    <w:rsid w:val="00675A04"/>
    <w:rsid w:val="00675AF7"/>
    <w:rsid w:val="0067791E"/>
    <w:rsid w:val="00677D7E"/>
    <w:rsid w:val="00680F9F"/>
    <w:rsid w:val="00681AD4"/>
    <w:rsid w:val="00681D9D"/>
    <w:rsid w:val="006821FE"/>
    <w:rsid w:val="0068227D"/>
    <w:rsid w:val="00685A46"/>
    <w:rsid w:val="006861A7"/>
    <w:rsid w:val="006905EB"/>
    <w:rsid w:val="00690C38"/>
    <w:rsid w:val="00690DC7"/>
    <w:rsid w:val="00690EFC"/>
    <w:rsid w:val="00691064"/>
    <w:rsid w:val="00693873"/>
    <w:rsid w:val="00693B3A"/>
    <w:rsid w:val="00693BC5"/>
    <w:rsid w:val="006948A4"/>
    <w:rsid w:val="00694C3D"/>
    <w:rsid w:val="0069508C"/>
    <w:rsid w:val="006950C5"/>
    <w:rsid w:val="00695B6A"/>
    <w:rsid w:val="0069635C"/>
    <w:rsid w:val="00696F9C"/>
    <w:rsid w:val="00697436"/>
    <w:rsid w:val="006A011B"/>
    <w:rsid w:val="006A0E49"/>
    <w:rsid w:val="006A34AF"/>
    <w:rsid w:val="006A3BC2"/>
    <w:rsid w:val="006A3D81"/>
    <w:rsid w:val="006A4399"/>
    <w:rsid w:val="006A5073"/>
    <w:rsid w:val="006A5760"/>
    <w:rsid w:val="006A5A62"/>
    <w:rsid w:val="006A6148"/>
    <w:rsid w:val="006A6CC1"/>
    <w:rsid w:val="006A784A"/>
    <w:rsid w:val="006B1B30"/>
    <w:rsid w:val="006B1E3D"/>
    <w:rsid w:val="006B2145"/>
    <w:rsid w:val="006B33BB"/>
    <w:rsid w:val="006B3733"/>
    <w:rsid w:val="006B4231"/>
    <w:rsid w:val="006B6D68"/>
    <w:rsid w:val="006B77AC"/>
    <w:rsid w:val="006B7B67"/>
    <w:rsid w:val="006C0A12"/>
    <w:rsid w:val="006C0DEC"/>
    <w:rsid w:val="006C19C2"/>
    <w:rsid w:val="006C2E98"/>
    <w:rsid w:val="006C46E2"/>
    <w:rsid w:val="006C5DCB"/>
    <w:rsid w:val="006C641E"/>
    <w:rsid w:val="006C7680"/>
    <w:rsid w:val="006C7B14"/>
    <w:rsid w:val="006C7C16"/>
    <w:rsid w:val="006D044C"/>
    <w:rsid w:val="006D0D45"/>
    <w:rsid w:val="006D168B"/>
    <w:rsid w:val="006D1A47"/>
    <w:rsid w:val="006D1DFF"/>
    <w:rsid w:val="006D2A68"/>
    <w:rsid w:val="006D3B34"/>
    <w:rsid w:val="006D54C6"/>
    <w:rsid w:val="006D61EF"/>
    <w:rsid w:val="006D6D3B"/>
    <w:rsid w:val="006D74D9"/>
    <w:rsid w:val="006E0698"/>
    <w:rsid w:val="006E0736"/>
    <w:rsid w:val="006E23C7"/>
    <w:rsid w:val="006E3841"/>
    <w:rsid w:val="006E3E49"/>
    <w:rsid w:val="006E3E53"/>
    <w:rsid w:val="006E4455"/>
    <w:rsid w:val="006E470A"/>
    <w:rsid w:val="006E4935"/>
    <w:rsid w:val="006E558F"/>
    <w:rsid w:val="006E6104"/>
    <w:rsid w:val="006E6A09"/>
    <w:rsid w:val="006E6BBD"/>
    <w:rsid w:val="006F0F04"/>
    <w:rsid w:val="006F1456"/>
    <w:rsid w:val="006F1685"/>
    <w:rsid w:val="006F1840"/>
    <w:rsid w:val="006F18E6"/>
    <w:rsid w:val="006F197E"/>
    <w:rsid w:val="006F32A8"/>
    <w:rsid w:val="006F48F2"/>
    <w:rsid w:val="006F7C96"/>
    <w:rsid w:val="007001F6"/>
    <w:rsid w:val="00701D99"/>
    <w:rsid w:val="0070353B"/>
    <w:rsid w:val="00703E75"/>
    <w:rsid w:val="007040BB"/>
    <w:rsid w:val="00704124"/>
    <w:rsid w:val="00704609"/>
    <w:rsid w:val="00705224"/>
    <w:rsid w:val="007057B2"/>
    <w:rsid w:val="00705C1C"/>
    <w:rsid w:val="00705EAB"/>
    <w:rsid w:val="00707278"/>
    <w:rsid w:val="0070744F"/>
    <w:rsid w:val="0070748D"/>
    <w:rsid w:val="007075C5"/>
    <w:rsid w:val="0070766D"/>
    <w:rsid w:val="00710FE1"/>
    <w:rsid w:val="00711CDB"/>
    <w:rsid w:val="00711D4D"/>
    <w:rsid w:val="00712980"/>
    <w:rsid w:val="0071336F"/>
    <w:rsid w:val="00713C11"/>
    <w:rsid w:val="007158E2"/>
    <w:rsid w:val="00715F0D"/>
    <w:rsid w:val="00716409"/>
    <w:rsid w:val="00717D1B"/>
    <w:rsid w:val="007217E6"/>
    <w:rsid w:val="007228B2"/>
    <w:rsid w:val="007229B0"/>
    <w:rsid w:val="00723292"/>
    <w:rsid w:val="0072381C"/>
    <w:rsid w:val="00724DE0"/>
    <w:rsid w:val="00726DB1"/>
    <w:rsid w:val="00730470"/>
    <w:rsid w:val="00731187"/>
    <w:rsid w:val="007320DE"/>
    <w:rsid w:val="00732C1D"/>
    <w:rsid w:val="00733F56"/>
    <w:rsid w:val="00734F88"/>
    <w:rsid w:val="007366FC"/>
    <w:rsid w:val="0073682F"/>
    <w:rsid w:val="0073701A"/>
    <w:rsid w:val="0074284B"/>
    <w:rsid w:val="00742B19"/>
    <w:rsid w:val="007434C0"/>
    <w:rsid w:val="00743DAE"/>
    <w:rsid w:val="00744ACF"/>
    <w:rsid w:val="00745EAF"/>
    <w:rsid w:val="007466E0"/>
    <w:rsid w:val="00746905"/>
    <w:rsid w:val="00746A15"/>
    <w:rsid w:val="00750BC7"/>
    <w:rsid w:val="00751593"/>
    <w:rsid w:val="0075190C"/>
    <w:rsid w:val="007528C2"/>
    <w:rsid w:val="00752FE3"/>
    <w:rsid w:val="00753AE7"/>
    <w:rsid w:val="00753ED6"/>
    <w:rsid w:val="0075435A"/>
    <w:rsid w:val="00754CC1"/>
    <w:rsid w:val="00754F3F"/>
    <w:rsid w:val="0075512B"/>
    <w:rsid w:val="00757055"/>
    <w:rsid w:val="007578A9"/>
    <w:rsid w:val="007579B7"/>
    <w:rsid w:val="00757E90"/>
    <w:rsid w:val="007602BC"/>
    <w:rsid w:val="00760BAE"/>
    <w:rsid w:val="00760CB8"/>
    <w:rsid w:val="00761BFD"/>
    <w:rsid w:val="00762E95"/>
    <w:rsid w:val="007637AE"/>
    <w:rsid w:val="00763EE5"/>
    <w:rsid w:val="00765F04"/>
    <w:rsid w:val="007666A2"/>
    <w:rsid w:val="00766CF9"/>
    <w:rsid w:val="00767367"/>
    <w:rsid w:val="0077054F"/>
    <w:rsid w:val="00770F67"/>
    <w:rsid w:val="00771095"/>
    <w:rsid w:val="00771775"/>
    <w:rsid w:val="00772493"/>
    <w:rsid w:val="00772FEB"/>
    <w:rsid w:val="0077326D"/>
    <w:rsid w:val="007732B7"/>
    <w:rsid w:val="0077358B"/>
    <w:rsid w:val="0077359D"/>
    <w:rsid w:val="00773B3A"/>
    <w:rsid w:val="007748E6"/>
    <w:rsid w:val="0077564D"/>
    <w:rsid w:val="00775E22"/>
    <w:rsid w:val="007760A9"/>
    <w:rsid w:val="00776394"/>
    <w:rsid w:val="00776F14"/>
    <w:rsid w:val="007771DC"/>
    <w:rsid w:val="00780055"/>
    <w:rsid w:val="0078105E"/>
    <w:rsid w:val="007811FD"/>
    <w:rsid w:val="0078197F"/>
    <w:rsid w:val="00783CA2"/>
    <w:rsid w:val="00783F52"/>
    <w:rsid w:val="00784436"/>
    <w:rsid w:val="00784AFD"/>
    <w:rsid w:val="00785908"/>
    <w:rsid w:val="00785CB0"/>
    <w:rsid w:val="00787F53"/>
    <w:rsid w:val="00787F5E"/>
    <w:rsid w:val="00790B23"/>
    <w:rsid w:val="00790DCD"/>
    <w:rsid w:val="007914EF"/>
    <w:rsid w:val="0079161F"/>
    <w:rsid w:val="00791727"/>
    <w:rsid w:val="007919CF"/>
    <w:rsid w:val="007927BF"/>
    <w:rsid w:val="00792DAF"/>
    <w:rsid w:val="007943C1"/>
    <w:rsid w:val="00794828"/>
    <w:rsid w:val="00794953"/>
    <w:rsid w:val="00794D22"/>
    <w:rsid w:val="0079545E"/>
    <w:rsid w:val="00795581"/>
    <w:rsid w:val="00795C1C"/>
    <w:rsid w:val="00795CF9"/>
    <w:rsid w:val="0079683B"/>
    <w:rsid w:val="00797485"/>
    <w:rsid w:val="007A0DAE"/>
    <w:rsid w:val="007A1529"/>
    <w:rsid w:val="007A20B3"/>
    <w:rsid w:val="007A25ED"/>
    <w:rsid w:val="007A2BF0"/>
    <w:rsid w:val="007A2F99"/>
    <w:rsid w:val="007A3405"/>
    <w:rsid w:val="007A4856"/>
    <w:rsid w:val="007A48F8"/>
    <w:rsid w:val="007A4BA2"/>
    <w:rsid w:val="007A4CC9"/>
    <w:rsid w:val="007A7B5F"/>
    <w:rsid w:val="007B1EFB"/>
    <w:rsid w:val="007B202A"/>
    <w:rsid w:val="007B29EC"/>
    <w:rsid w:val="007B3641"/>
    <w:rsid w:val="007B4173"/>
    <w:rsid w:val="007B42B1"/>
    <w:rsid w:val="007B4864"/>
    <w:rsid w:val="007B4869"/>
    <w:rsid w:val="007B5823"/>
    <w:rsid w:val="007B60CC"/>
    <w:rsid w:val="007B62AD"/>
    <w:rsid w:val="007B6406"/>
    <w:rsid w:val="007B662E"/>
    <w:rsid w:val="007B6B7A"/>
    <w:rsid w:val="007B79AC"/>
    <w:rsid w:val="007C0711"/>
    <w:rsid w:val="007C0D49"/>
    <w:rsid w:val="007C19E5"/>
    <w:rsid w:val="007C2645"/>
    <w:rsid w:val="007C2B82"/>
    <w:rsid w:val="007C3363"/>
    <w:rsid w:val="007C3F1A"/>
    <w:rsid w:val="007C486F"/>
    <w:rsid w:val="007C525E"/>
    <w:rsid w:val="007C636B"/>
    <w:rsid w:val="007C65B1"/>
    <w:rsid w:val="007C6E13"/>
    <w:rsid w:val="007C7766"/>
    <w:rsid w:val="007C7837"/>
    <w:rsid w:val="007C7B79"/>
    <w:rsid w:val="007C7FC6"/>
    <w:rsid w:val="007D0C95"/>
    <w:rsid w:val="007D12E9"/>
    <w:rsid w:val="007D138E"/>
    <w:rsid w:val="007D1391"/>
    <w:rsid w:val="007D2616"/>
    <w:rsid w:val="007D2F30"/>
    <w:rsid w:val="007D3CBB"/>
    <w:rsid w:val="007D4C55"/>
    <w:rsid w:val="007D4DCC"/>
    <w:rsid w:val="007D6113"/>
    <w:rsid w:val="007D73D7"/>
    <w:rsid w:val="007D7A2D"/>
    <w:rsid w:val="007D7C9E"/>
    <w:rsid w:val="007D7CB8"/>
    <w:rsid w:val="007E015A"/>
    <w:rsid w:val="007E02F6"/>
    <w:rsid w:val="007E0630"/>
    <w:rsid w:val="007E0A47"/>
    <w:rsid w:val="007E1523"/>
    <w:rsid w:val="007E1B39"/>
    <w:rsid w:val="007E2461"/>
    <w:rsid w:val="007E2A59"/>
    <w:rsid w:val="007E47A2"/>
    <w:rsid w:val="007E4D84"/>
    <w:rsid w:val="007E568B"/>
    <w:rsid w:val="007E5728"/>
    <w:rsid w:val="007E5CAD"/>
    <w:rsid w:val="007F00A8"/>
    <w:rsid w:val="007F0D97"/>
    <w:rsid w:val="007F13F6"/>
    <w:rsid w:val="007F269D"/>
    <w:rsid w:val="007F40C2"/>
    <w:rsid w:val="007F4964"/>
    <w:rsid w:val="007F50E9"/>
    <w:rsid w:val="007F524C"/>
    <w:rsid w:val="007F54B7"/>
    <w:rsid w:val="007F5E13"/>
    <w:rsid w:val="007F62EB"/>
    <w:rsid w:val="007F68E0"/>
    <w:rsid w:val="007F731D"/>
    <w:rsid w:val="007F741A"/>
    <w:rsid w:val="007F77BA"/>
    <w:rsid w:val="00800ADD"/>
    <w:rsid w:val="00801780"/>
    <w:rsid w:val="008017B1"/>
    <w:rsid w:val="008022AB"/>
    <w:rsid w:val="008023F4"/>
    <w:rsid w:val="00803663"/>
    <w:rsid w:val="00803E47"/>
    <w:rsid w:val="00804108"/>
    <w:rsid w:val="0080605A"/>
    <w:rsid w:val="00806844"/>
    <w:rsid w:val="00806F2F"/>
    <w:rsid w:val="00807444"/>
    <w:rsid w:val="00810BF5"/>
    <w:rsid w:val="00811538"/>
    <w:rsid w:val="00811E7C"/>
    <w:rsid w:val="0081241C"/>
    <w:rsid w:val="00812ABD"/>
    <w:rsid w:val="00812ED6"/>
    <w:rsid w:val="008138F6"/>
    <w:rsid w:val="00813926"/>
    <w:rsid w:val="00814768"/>
    <w:rsid w:val="00814E9E"/>
    <w:rsid w:val="008151FA"/>
    <w:rsid w:val="00815CFF"/>
    <w:rsid w:val="0081629C"/>
    <w:rsid w:val="00816AAD"/>
    <w:rsid w:val="00816F5B"/>
    <w:rsid w:val="00817110"/>
    <w:rsid w:val="00820478"/>
    <w:rsid w:val="00820B21"/>
    <w:rsid w:val="0082209D"/>
    <w:rsid w:val="0082237F"/>
    <w:rsid w:val="00823401"/>
    <w:rsid w:val="00823507"/>
    <w:rsid w:val="0082379F"/>
    <w:rsid w:val="00823A4A"/>
    <w:rsid w:val="00823F65"/>
    <w:rsid w:val="00823FF0"/>
    <w:rsid w:val="00824B80"/>
    <w:rsid w:val="00824D4E"/>
    <w:rsid w:val="008253DE"/>
    <w:rsid w:val="008257FC"/>
    <w:rsid w:val="0082650E"/>
    <w:rsid w:val="00826FE1"/>
    <w:rsid w:val="00831255"/>
    <w:rsid w:val="00831311"/>
    <w:rsid w:val="008318BB"/>
    <w:rsid w:val="00831E57"/>
    <w:rsid w:val="008344AB"/>
    <w:rsid w:val="00834D02"/>
    <w:rsid w:val="00834FD5"/>
    <w:rsid w:val="00836A3B"/>
    <w:rsid w:val="0084071A"/>
    <w:rsid w:val="00840A4F"/>
    <w:rsid w:val="008413F0"/>
    <w:rsid w:val="00841DAF"/>
    <w:rsid w:val="00842138"/>
    <w:rsid w:val="00844591"/>
    <w:rsid w:val="0084550A"/>
    <w:rsid w:val="00846AF6"/>
    <w:rsid w:val="00846F24"/>
    <w:rsid w:val="0084706A"/>
    <w:rsid w:val="008476BE"/>
    <w:rsid w:val="0085005B"/>
    <w:rsid w:val="008500DA"/>
    <w:rsid w:val="00850104"/>
    <w:rsid w:val="0085015F"/>
    <w:rsid w:val="0085207A"/>
    <w:rsid w:val="00853B1A"/>
    <w:rsid w:val="00853E28"/>
    <w:rsid w:val="00854945"/>
    <w:rsid w:val="00855AAB"/>
    <w:rsid w:val="00855BF1"/>
    <w:rsid w:val="00855F4D"/>
    <w:rsid w:val="0085694A"/>
    <w:rsid w:val="008569E0"/>
    <w:rsid w:val="008569F1"/>
    <w:rsid w:val="008573CE"/>
    <w:rsid w:val="008600B9"/>
    <w:rsid w:val="008604F9"/>
    <w:rsid w:val="008609D9"/>
    <w:rsid w:val="00860B3B"/>
    <w:rsid w:val="00861ABC"/>
    <w:rsid w:val="00861AF8"/>
    <w:rsid w:val="0086278B"/>
    <w:rsid w:val="00862C45"/>
    <w:rsid w:val="00863A8F"/>
    <w:rsid w:val="0086621E"/>
    <w:rsid w:val="0086639E"/>
    <w:rsid w:val="008669D7"/>
    <w:rsid w:val="00866C4B"/>
    <w:rsid w:val="0086711A"/>
    <w:rsid w:val="00867936"/>
    <w:rsid w:val="00867F19"/>
    <w:rsid w:val="0087015E"/>
    <w:rsid w:val="00870338"/>
    <w:rsid w:val="00872369"/>
    <w:rsid w:val="00872BF7"/>
    <w:rsid w:val="008737A8"/>
    <w:rsid w:val="00874240"/>
    <w:rsid w:val="008750FB"/>
    <w:rsid w:val="008751C4"/>
    <w:rsid w:val="00875643"/>
    <w:rsid w:val="008764C7"/>
    <w:rsid w:val="008765BB"/>
    <w:rsid w:val="00876F76"/>
    <w:rsid w:val="00877F80"/>
    <w:rsid w:val="008806E1"/>
    <w:rsid w:val="00880FB8"/>
    <w:rsid w:val="008819FF"/>
    <w:rsid w:val="0088432A"/>
    <w:rsid w:val="00884DBD"/>
    <w:rsid w:val="00884F65"/>
    <w:rsid w:val="008851A5"/>
    <w:rsid w:val="008857DB"/>
    <w:rsid w:val="00885911"/>
    <w:rsid w:val="0088681E"/>
    <w:rsid w:val="00887149"/>
    <w:rsid w:val="0088726A"/>
    <w:rsid w:val="008877A9"/>
    <w:rsid w:val="00887D4A"/>
    <w:rsid w:val="008907E2"/>
    <w:rsid w:val="008911EA"/>
    <w:rsid w:val="00891C1E"/>
    <w:rsid w:val="00892715"/>
    <w:rsid w:val="0089370C"/>
    <w:rsid w:val="00893AB4"/>
    <w:rsid w:val="00893C58"/>
    <w:rsid w:val="0089400C"/>
    <w:rsid w:val="008963C6"/>
    <w:rsid w:val="0089736C"/>
    <w:rsid w:val="00897B83"/>
    <w:rsid w:val="00897CA5"/>
    <w:rsid w:val="00897CDF"/>
    <w:rsid w:val="00897D59"/>
    <w:rsid w:val="008A05AF"/>
    <w:rsid w:val="008A07BD"/>
    <w:rsid w:val="008A07E9"/>
    <w:rsid w:val="008A197F"/>
    <w:rsid w:val="008A2642"/>
    <w:rsid w:val="008A2708"/>
    <w:rsid w:val="008A3FDE"/>
    <w:rsid w:val="008A4B65"/>
    <w:rsid w:val="008A54BD"/>
    <w:rsid w:val="008A59AC"/>
    <w:rsid w:val="008A697D"/>
    <w:rsid w:val="008A770B"/>
    <w:rsid w:val="008A7CB5"/>
    <w:rsid w:val="008B0163"/>
    <w:rsid w:val="008B022D"/>
    <w:rsid w:val="008B0403"/>
    <w:rsid w:val="008B0867"/>
    <w:rsid w:val="008B0C46"/>
    <w:rsid w:val="008B194E"/>
    <w:rsid w:val="008B2292"/>
    <w:rsid w:val="008B2A59"/>
    <w:rsid w:val="008B5A39"/>
    <w:rsid w:val="008B6AD4"/>
    <w:rsid w:val="008B7121"/>
    <w:rsid w:val="008B7318"/>
    <w:rsid w:val="008B7663"/>
    <w:rsid w:val="008C0D5C"/>
    <w:rsid w:val="008C2779"/>
    <w:rsid w:val="008C2818"/>
    <w:rsid w:val="008C2CD4"/>
    <w:rsid w:val="008C364C"/>
    <w:rsid w:val="008C45E8"/>
    <w:rsid w:val="008C4AB4"/>
    <w:rsid w:val="008C53D9"/>
    <w:rsid w:val="008C6A68"/>
    <w:rsid w:val="008C7200"/>
    <w:rsid w:val="008C7D83"/>
    <w:rsid w:val="008D1A0D"/>
    <w:rsid w:val="008D2745"/>
    <w:rsid w:val="008D27CF"/>
    <w:rsid w:val="008D3EBF"/>
    <w:rsid w:val="008D462C"/>
    <w:rsid w:val="008D4909"/>
    <w:rsid w:val="008D50A2"/>
    <w:rsid w:val="008D5461"/>
    <w:rsid w:val="008D6232"/>
    <w:rsid w:val="008D62C5"/>
    <w:rsid w:val="008D668C"/>
    <w:rsid w:val="008D674E"/>
    <w:rsid w:val="008D695F"/>
    <w:rsid w:val="008D6A11"/>
    <w:rsid w:val="008D6D75"/>
    <w:rsid w:val="008D7639"/>
    <w:rsid w:val="008E00C6"/>
    <w:rsid w:val="008E1069"/>
    <w:rsid w:val="008E1A2A"/>
    <w:rsid w:val="008E1FA0"/>
    <w:rsid w:val="008E4D64"/>
    <w:rsid w:val="008E502D"/>
    <w:rsid w:val="008E52CB"/>
    <w:rsid w:val="008E56B0"/>
    <w:rsid w:val="008E59A6"/>
    <w:rsid w:val="008E7FD2"/>
    <w:rsid w:val="008F0412"/>
    <w:rsid w:val="008F0543"/>
    <w:rsid w:val="008F097E"/>
    <w:rsid w:val="008F0C12"/>
    <w:rsid w:val="008F1A7A"/>
    <w:rsid w:val="008F3675"/>
    <w:rsid w:val="008F48F8"/>
    <w:rsid w:val="008F551B"/>
    <w:rsid w:val="008F5557"/>
    <w:rsid w:val="008F606F"/>
    <w:rsid w:val="008F68FD"/>
    <w:rsid w:val="00900840"/>
    <w:rsid w:val="00901354"/>
    <w:rsid w:val="009015EC"/>
    <w:rsid w:val="009019A2"/>
    <w:rsid w:val="00901F01"/>
    <w:rsid w:val="0090366E"/>
    <w:rsid w:val="00903F74"/>
    <w:rsid w:val="009040DD"/>
    <w:rsid w:val="00904952"/>
    <w:rsid w:val="00904D77"/>
    <w:rsid w:val="009066B2"/>
    <w:rsid w:val="00906B4E"/>
    <w:rsid w:val="009077C5"/>
    <w:rsid w:val="009101CF"/>
    <w:rsid w:val="00910F13"/>
    <w:rsid w:val="0091101C"/>
    <w:rsid w:val="009117FC"/>
    <w:rsid w:val="009120E2"/>
    <w:rsid w:val="00913421"/>
    <w:rsid w:val="00913C13"/>
    <w:rsid w:val="009147CB"/>
    <w:rsid w:val="009150C7"/>
    <w:rsid w:val="00915AC9"/>
    <w:rsid w:val="009167D7"/>
    <w:rsid w:val="00916EC8"/>
    <w:rsid w:val="00917E8C"/>
    <w:rsid w:val="00920CA2"/>
    <w:rsid w:val="00921188"/>
    <w:rsid w:val="009212F7"/>
    <w:rsid w:val="00921ACE"/>
    <w:rsid w:val="00921EBF"/>
    <w:rsid w:val="009223FA"/>
    <w:rsid w:val="00922F10"/>
    <w:rsid w:val="009245A8"/>
    <w:rsid w:val="009246FF"/>
    <w:rsid w:val="00924D3A"/>
    <w:rsid w:val="00927C97"/>
    <w:rsid w:val="009302CC"/>
    <w:rsid w:val="009308C3"/>
    <w:rsid w:val="00930A9D"/>
    <w:rsid w:val="0093126D"/>
    <w:rsid w:val="0093297D"/>
    <w:rsid w:val="00932B3B"/>
    <w:rsid w:val="0093354C"/>
    <w:rsid w:val="00934C03"/>
    <w:rsid w:val="009351C4"/>
    <w:rsid w:val="00935E3F"/>
    <w:rsid w:val="009360BB"/>
    <w:rsid w:val="00937475"/>
    <w:rsid w:val="00937CDB"/>
    <w:rsid w:val="00941044"/>
    <w:rsid w:val="0094224B"/>
    <w:rsid w:val="00942B25"/>
    <w:rsid w:val="009431F4"/>
    <w:rsid w:val="009448F8"/>
    <w:rsid w:val="00945B7F"/>
    <w:rsid w:val="009463C4"/>
    <w:rsid w:val="0094643D"/>
    <w:rsid w:val="0094690F"/>
    <w:rsid w:val="00947A4D"/>
    <w:rsid w:val="00947BF6"/>
    <w:rsid w:val="00947F05"/>
    <w:rsid w:val="00950779"/>
    <w:rsid w:val="00951192"/>
    <w:rsid w:val="009516BC"/>
    <w:rsid w:val="00951EA6"/>
    <w:rsid w:val="00952B01"/>
    <w:rsid w:val="00952BD5"/>
    <w:rsid w:val="00954461"/>
    <w:rsid w:val="00954483"/>
    <w:rsid w:val="009548C5"/>
    <w:rsid w:val="00956278"/>
    <w:rsid w:val="00956F33"/>
    <w:rsid w:val="009570B0"/>
    <w:rsid w:val="00957A6B"/>
    <w:rsid w:val="00957ABF"/>
    <w:rsid w:val="009606C2"/>
    <w:rsid w:val="00960801"/>
    <w:rsid w:val="00962734"/>
    <w:rsid w:val="0096530A"/>
    <w:rsid w:val="00966641"/>
    <w:rsid w:val="009666E4"/>
    <w:rsid w:val="00966DA3"/>
    <w:rsid w:val="00966EB5"/>
    <w:rsid w:val="00967CF2"/>
    <w:rsid w:val="00970107"/>
    <w:rsid w:val="009716FD"/>
    <w:rsid w:val="00972117"/>
    <w:rsid w:val="009724BD"/>
    <w:rsid w:val="00972FDD"/>
    <w:rsid w:val="009735D9"/>
    <w:rsid w:val="00973D4F"/>
    <w:rsid w:val="0097445D"/>
    <w:rsid w:val="009745A9"/>
    <w:rsid w:val="00974666"/>
    <w:rsid w:val="009754AF"/>
    <w:rsid w:val="00976084"/>
    <w:rsid w:val="00976787"/>
    <w:rsid w:val="0097689E"/>
    <w:rsid w:val="00976E85"/>
    <w:rsid w:val="00977B84"/>
    <w:rsid w:val="00977E62"/>
    <w:rsid w:val="00977FA0"/>
    <w:rsid w:val="00980263"/>
    <w:rsid w:val="009807A6"/>
    <w:rsid w:val="009841B5"/>
    <w:rsid w:val="00984870"/>
    <w:rsid w:val="00984FAB"/>
    <w:rsid w:val="009858D3"/>
    <w:rsid w:val="0098592A"/>
    <w:rsid w:val="00985DE4"/>
    <w:rsid w:val="0098622E"/>
    <w:rsid w:val="00986384"/>
    <w:rsid w:val="00986AC4"/>
    <w:rsid w:val="00987A52"/>
    <w:rsid w:val="00987E0C"/>
    <w:rsid w:val="00990912"/>
    <w:rsid w:val="00993BA5"/>
    <w:rsid w:val="00995C1F"/>
    <w:rsid w:val="0099616B"/>
    <w:rsid w:val="0099616D"/>
    <w:rsid w:val="00997137"/>
    <w:rsid w:val="0099727F"/>
    <w:rsid w:val="00997DCA"/>
    <w:rsid w:val="009A0D45"/>
    <w:rsid w:val="009A197D"/>
    <w:rsid w:val="009A1BF8"/>
    <w:rsid w:val="009A291F"/>
    <w:rsid w:val="009A2E18"/>
    <w:rsid w:val="009A3045"/>
    <w:rsid w:val="009A4574"/>
    <w:rsid w:val="009A5336"/>
    <w:rsid w:val="009A7BEF"/>
    <w:rsid w:val="009A7D87"/>
    <w:rsid w:val="009B028E"/>
    <w:rsid w:val="009B04D0"/>
    <w:rsid w:val="009B04F2"/>
    <w:rsid w:val="009B2B4F"/>
    <w:rsid w:val="009B39E0"/>
    <w:rsid w:val="009B58C1"/>
    <w:rsid w:val="009B691F"/>
    <w:rsid w:val="009B733D"/>
    <w:rsid w:val="009B73F6"/>
    <w:rsid w:val="009B78B3"/>
    <w:rsid w:val="009C09D1"/>
    <w:rsid w:val="009C0A1F"/>
    <w:rsid w:val="009C3A7E"/>
    <w:rsid w:val="009C570F"/>
    <w:rsid w:val="009C6B9B"/>
    <w:rsid w:val="009C6BA9"/>
    <w:rsid w:val="009C6F59"/>
    <w:rsid w:val="009C6F89"/>
    <w:rsid w:val="009C7E2C"/>
    <w:rsid w:val="009D037E"/>
    <w:rsid w:val="009D08AB"/>
    <w:rsid w:val="009D096F"/>
    <w:rsid w:val="009D0E17"/>
    <w:rsid w:val="009D1CCD"/>
    <w:rsid w:val="009D231D"/>
    <w:rsid w:val="009D242A"/>
    <w:rsid w:val="009D256E"/>
    <w:rsid w:val="009D4098"/>
    <w:rsid w:val="009D47CD"/>
    <w:rsid w:val="009D5429"/>
    <w:rsid w:val="009D6090"/>
    <w:rsid w:val="009D6FCE"/>
    <w:rsid w:val="009D78A7"/>
    <w:rsid w:val="009D7F03"/>
    <w:rsid w:val="009E05FE"/>
    <w:rsid w:val="009E095B"/>
    <w:rsid w:val="009E123A"/>
    <w:rsid w:val="009E166D"/>
    <w:rsid w:val="009E1793"/>
    <w:rsid w:val="009E1A47"/>
    <w:rsid w:val="009E1FBA"/>
    <w:rsid w:val="009E281D"/>
    <w:rsid w:val="009E2B21"/>
    <w:rsid w:val="009E4586"/>
    <w:rsid w:val="009E494E"/>
    <w:rsid w:val="009E4F14"/>
    <w:rsid w:val="009E6C3B"/>
    <w:rsid w:val="009E6FB3"/>
    <w:rsid w:val="009F0A72"/>
    <w:rsid w:val="009F1175"/>
    <w:rsid w:val="009F1DD0"/>
    <w:rsid w:val="009F2930"/>
    <w:rsid w:val="009F5024"/>
    <w:rsid w:val="009F5680"/>
    <w:rsid w:val="009F5C61"/>
    <w:rsid w:val="009F6768"/>
    <w:rsid w:val="009F6D0A"/>
    <w:rsid w:val="009F7406"/>
    <w:rsid w:val="009F7E89"/>
    <w:rsid w:val="009F7F07"/>
    <w:rsid w:val="00A00EEB"/>
    <w:rsid w:val="00A010E2"/>
    <w:rsid w:val="00A017C2"/>
    <w:rsid w:val="00A0188F"/>
    <w:rsid w:val="00A0347B"/>
    <w:rsid w:val="00A03D71"/>
    <w:rsid w:val="00A0451A"/>
    <w:rsid w:val="00A04740"/>
    <w:rsid w:val="00A04799"/>
    <w:rsid w:val="00A052AE"/>
    <w:rsid w:val="00A06140"/>
    <w:rsid w:val="00A06B72"/>
    <w:rsid w:val="00A07280"/>
    <w:rsid w:val="00A078C7"/>
    <w:rsid w:val="00A07AD4"/>
    <w:rsid w:val="00A1059C"/>
    <w:rsid w:val="00A1085F"/>
    <w:rsid w:val="00A11E60"/>
    <w:rsid w:val="00A12046"/>
    <w:rsid w:val="00A1243A"/>
    <w:rsid w:val="00A1377C"/>
    <w:rsid w:val="00A138C9"/>
    <w:rsid w:val="00A13B3B"/>
    <w:rsid w:val="00A13CA9"/>
    <w:rsid w:val="00A13E0E"/>
    <w:rsid w:val="00A161A4"/>
    <w:rsid w:val="00A170F9"/>
    <w:rsid w:val="00A2166C"/>
    <w:rsid w:val="00A22931"/>
    <w:rsid w:val="00A22DD2"/>
    <w:rsid w:val="00A2313C"/>
    <w:rsid w:val="00A23486"/>
    <w:rsid w:val="00A23CCA"/>
    <w:rsid w:val="00A23F07"/>
    <w:rsid w:val="00A24E21"/>
    <w:rsid w:val="00A25D90"/>
    <w:rsid w:val="00A25FA0"/>
    <w:rsid w:val="00A2602F"/>
    <w:rsid w:val="00A26ADD"/>
    <w:rsid w:val="00A27266"/>
    <w:rsid w:val="00A27822"/>
    <w:rsid w:val="00A27E08"/>
    <w:rsid w:val="00A30938"/>
    <w:rsid w:val="00A309A8"/>
    <w:rsid w:val="00A3184A"/>
    <w:rsid w:val="00A3187C"/>
    <w:rsid w:val="00A321FB"/>
    <w:rsid w:val="00A3259A"/>
    <w:rsid w:val="00A32968"/>
    <w:rsid w:val="00A332B3"/>
    <w:rsid w:val="00A33521"/>
    <w:rsid w:val="00A347AA"/>
    <w:rsid w:val="00A3510A"/>
    <w:rsid w:val="00A3527E"/>
    <w:rsid w:val="00A35528"/>
    <w:rsid w:val="00A35A29"/>
    <w:rsid w:val="00A36347"/>
    <w:rsid w:val="00A367ED"/>
    <w:rsid w:val="00A36E20"/>
    <w:rsid w:val="00A376D1"/>
    <w:rsid w:val="00A40A7C"/>
    <w:rsid w:val="00A40E7B"/>
    <w:rsid w:val="00A4101E"/>
    <w:rsid w:val="00A41212"/>
    <w:rsid w:val="00A412B7"/>
    <w:rsid w:val="00A42085"/>
    <w:rsid w:val="00A42A43"/>
    <w:rsid w:val="00A432B1"/>
    <w:rsid w:val="00A4355A"/>
    <w:rsid w:val="00A4535E"/>
    <w:rsid w:val="00A45C3F"/>
    <w:rsid w:val="00A46700"/>
    <w:rsid w:val="00A47810"/>
    <w:rsid w:val="00A47D39"/>
    <w:rsid w:val="00A5017A"/>
    <w:rsid w:val="00A518F9"/>
    <w:rsid w:val="00A526E3"/>
    <w:rsid w:val="00A5291F"/>
    <w:rsid w:val="00A530E1"/>
    <w:rsid w:val="00A55354"/>
    <w:rsid w:val="00A55782"/>
    <w:rsid w:val="00A55887"/>
    <w:rsid w:val="00A575BC"/>
    <w:rsid w:val="00A579C8"/>
    <w:rsid w:val="00A60561"/>
    <w:rsid w:val="00A61D6C"/>
    <w:rsid w:val="00A6219A"/>
    <w:rsid w:val="00A626B4"/>
    <w:rsid w:val="00A64651"/>
    <w:rsid w:val="00A64ADA"/>
    <w:rsid w:val="00A64B60"/>
    <w:rsid w:val="00A64D0E"/>
    <w:rsid w:val="00A658A8"/>
    <w:rsid w:val="00A660AB"/>
    <w:rsid w:val="00A66396"/>
    <w:rsid w:val="00A677C5"/>
    <w:rsid w:val="00A67847"/>
    <w:rsid w:val="00A708D0"/>
    <w:rsid w:val="00A70D5C"/>
    <w:rsid w:val="00A71A91"/>
    <w:rsid w:val="00A72A9D"/>
    <w:rsid w:val="00A73445"/>
    <w:rsid w:val="00A73684"/>
    <w:rsid w:val="00A7368B"/>
    <w:rsid w:val="00A73888"/>
    <w:rsid w:val="00A73F6D"/>
    <w:rsid w:val="00A744DA"/>
    <w:rsid w:val="00A76364"/>
    <w:rsid w:val="00A7777A"/>
    <w:rsid w:val="00A8103E"/>
    <w:rsid w:val="00A822E1"/>
    <w:rsid w:val="00A83158"/>
    <w:rsid w:val="00A83882"/>
    <w:rsid w:val="00A83B80"/>
    <w:rsid w:val="00A84041"/>
    <w:rsid w:val="00A84BB7"/>
    <w:rsid w:val="00A8517D"/>
    <w:rsid w:val="00A8521E"/>
    <w:rsid w:val="00A8566C"/>
    <w:rsid w:val="00A86504"/>
    <w:rsid w:val="00A86CBD"/>
    <w:rsid w:val="00A90588"/>
    <w:rsid w:val="00A90A3F"/>
    <w:rsid w:val="00A920A6"/>
    <w:rsid w:val="00A9297F"/>
    <w:rsid w:val="00A9495D"/>
    <w:rsid w:val="00A9615B"/>
    <w:rsid w:val="00A97627"/>
    <w:rsid w:val="00AA2120"/>
    <w:rsid w:val="00AA3CA7"/>
    <w:rsid w:val="00AA4CCE"/>
    <w:rsid w:val="00AA61D1"/>
    <w:rsid w:val="00AA7062"/>
    <w:rsid w:val="00AA7790"/>
    <w:rsid w:val="00AA7C87"/>
    <w:rsid w:val="00AB047A"/>
    <w:rsid w:val="00AB0B59"/>
    <w:rsid w:val="00AB1347"/>
    <w:rsid w:val="00AB1A63"/>
    <w:rsid w:val="00AB1F0F"/>
    <w:rsid w:val="00AB306B"/>
    <w:rsid w:val="00AB43D6"/>
    <w:rsid w:val="00AB4ABF"/>
    <w:rsid w:val="00AB503F"/>
    <w:rsid w:val="00AB6350"/>
    <w:rsid w:val="00AB6A33"/>
    <w:rsid w:val="00AB7E0F"/>
    <w:rsid w:val="00AC042E"/>
    <w:rsid w:val="00AC0659"/>
    <w:rsid w:val="00AC12AD"/>
    <w:rsid w:val="00AC13EA"/>
    <w:rsid w:val="00AC1573"/>
    <w:rsid w:val="00AC1D6C"/>
    <w:rsid w:val="00AC2427"/>
    <w:rsid w:val="00AC4160"/>
    <w:rsid w:val="00AC4394"/>
    <w:rsid w:val="00AC43C8"/>
    <w:rsid w:val="00AC49A4"/>
    <w:rsid w:val="00AC65BB"/>
    <w:rsid w:val="00AC753A"/>
    <w:rsid w:val="00AD1291"/>
    <w:rsid w:val="00AD1FA6"/>
    <w:rsid w:val="00AD3146"/>
    <w:rsid w:val="00AD3E6E"/>
    <w:rsid w:val="00AD4228"/>
    <w:rsid w:val="00AD4E7B"/>
    <w:rsid w:val="00AD5957"/>
    <w:rsid w:val="00AD621F"/>
    <w:rsid w:val="00AD6743"/>
    <w:rsid w:val="00AD7080"/>
    <w:rsid w:val="00AD7830"/>
    <w:rsid w:val="00AD7C92"/>
    <w:rsid w:val="00AD7D86"/>
    <w:rsid w:val="00AE295C"/>
    <w:rsid w:val="00AE2BF8"/>
    <w:rsid w:val="00AE2E1C"/>
    <w:rsid w:val="00AE3B8C"/>
    <w:rsid w:val="00AE4CA1"/>
    <w:rsid w:val="00AE4FC8"/>
    <w:rsid w:val="00AE5317"/>
    <w:rsid w:val="00AE6C14"/>
    <w:rsid w:val="00AE72A7"/>
    <w:rsid w:val="00AE73E6"/>
    <w:rsid w:val="00AF05B1"/>
    <w:rsid w:val="00AF068B"/>
    <w:rsid w:val="00AF1462"/>
    <w:rsid w:val="00AF158B"/>
    <w:rsid w:val="00AF25AD"/>
    <w:rsid w:val="00AF2C79"/>
    <w:rsid w:val="00AF323C"/>
    <w:rsid w:val="00AF3F0E"/>
    <w:rsid w:val="00AF471F"/>
    <w:rsid w:val="00AF5349"/>
    <w:rsid w:val="00AF6411"/>
    <w:rsid w:val="00AF721F"/>
    <w:rsid w:val="00B003D8"/>
    <w:rsid w:val="00B010F5"/>
    <w:rsid w:val="00B01DD8"/>
    <w:rsid w:val="00B028D3"/>
    <w:rsid w:val="00B02B5B"/>
    <w:rsid w:val="00B0501F"/>
    <w:rsid w:val="00B05437"/>
    <w:rsid w:val="00B05697"/>
    <w:rsid w:val="00B06974"/>
    <w:rsid w:val="00B070C7"/>
    <w:rsid w:val="00B07246"/>
    <w:rsid w:val="00B07D30"/>
    <w:rsid w:val="00B11752"/>
    <w:rsid w:val="00B12466"/>
    <w:rsid w:val="00B1364E"/>
    <w:rsid w:val="00B138DE"/>
    <w:rsid w:val="00B13F07"/>
    <w:rsid w:val="00B15824"/>
    <w:rsid w:val="00B16230"/>
    <w:rsid w:val="00B16BDB"/>
    <w:rsid w:val="00B16D78"/>
    <w:rsid w:val="00B176E3"/>
    <w:rsid w:val="00B21A02"/>
    <w:rsid w:val="00B22063"/>
    <w:rsid w:val="00B2241D"/>
    <w:rsid w:val="00B22C5A"/>
    <w:rsid w:val="00B23154"/>
    <w:rsid w:val="00B2362F"/>
    <w:rsid w:val="00B23EC3"/>
    <w:rsid w:val="00B2587A"/>
    <w:rsid w:val="00B2625D"/>
    <w:rsid w:val="00B270B5"/>
    <w:rsid w:val="00B27986"/>
    <w:rsid w:val="00B30723"/>
    <w:rsid w:val="00B31319"/>
    <w:rsid w:val="00B31778"/>
    <w:rsid w:val="00B3193D"/>
    <w:rsid w:val="00B31A9A"/>
    <w:rsid w:val="00B325C4"/>
    <w:rsid w:val="00B328F1"/>
    <w:rsid w:val="00B32BF2"/>
    <w:rsid w:val="00B3359D"/>
    <w:rsid w:val="00B35514"/>
    <w:rsid w:val="00B3592A"/>
    <w:rsid w:val="00B35E21"/>
    <w:rsid w:val="00B36396"/>
    <w:rsid w:val="00B36B73"/>
    <w:rsid w:val="00B36D9C"/>
    <w:rsid w:val="00B36F2F"/>
    <w:rsid w:val="00B3740B"/>
    <w:rsid w:val="00B37593"/>
    <w:rsid w:val="00B377F1"/>
    <w:rsid w:val="00B40616"/>
    <w:rsid w:val="00B40F4C"/>
    <w:rsid w:val="00B41ED9"/>
    <w:rsid w:val="00B423AC"/>
    <w:rsid w:val="00B435BF"/>
    <w:rsid w:val="00B43B45"/>
    <w:rsid w:val="00B43DB1"/>
    <w:rsid w:val="00B4426C"/>
    <w:rsid w:val="00B4429E"/>
    <w:rsid w:val="00B4619A"/>
    <w:rsid w:val="00B466DC"/>
    <w:rsid w:val="00B46BEC"/>
    <w:rsid w:val="00B46CC2"/>
    <w:rsid w:val="00B47245"/>
    <w:rsid w:val="00B500A9"/>
    <w:rsid w:val="00B514E3"/>
    <w:rsid w:val="00B51D54"/>
    <w:rsid w:val="00B5257B"/>
    <w:rsid w:val="00B52C28"/>
    <w:rsid w:val="00B52DCE"/>
    <w:rsid w:val="00B531B6"/>
    <w:rsid w:val="00B53CF5"/>
    <w:rsid w:val="00B54747"/>
    <w:rsid w:val="00B54825"/>
    <w:rsid w:val="00B54BBD"/>
    <w:rsid w:val="00B557EB"/>
    <w:rsid w:val="00B56B4B"/>
    <w:rsid w:val="00B56F9F"/>
    <w:rsid w:val="00B5724F"/>
    <w:rsid w:val="00B57CCF"/>
    <w:rsid w:val="00B6002A"/>
    <w:rsid w:val="00B62B6C"/>
    <w:rsid w:val="00B63092"/>
    <w:rsid w:val="00B63132"/>
    <w:rsid w:val="00B63AB1"/>
    <w:rsid w:val="00B641FC"/>
    <w:rsid w:val="00B642CC"/>
    <w:rsid w:val="00B6440B"/>
    <w:rsid w:val="00B64561"/>
    <w:rsid w:val="00B659C9"/>
    <w:rsid w:val="00B659CB"/>
    <w:rsid w:val="00B667AD"/>
    <w:rsid w:val="00B672CA"/>
    <w:rsid w:val="00B67A05"/>
    <w:rsid w:val="00B703AE"/>
    <w:rsid w:val="00B71902"/>
    <w:rsid w:val="00B720A1"/>
    <w:rsid w:val="00B7210A"/>
    <w:rsid w:val="00B723E7"/>
    <w:rsid w:val="00B729C8"/>
    <w:rsid w:val="00B72E9B"/>
    <w:rsid w:val="00B73185"/>
    <w:rsid w:val="00B7445A"/>
    <w:rsid w:val="00B74B6D"/>
    <w:rsid w:val="00B75B00"/>
    <w:rsid w:val="00B76034"/>
    <w:rsid w:val="00B766DE"/>
    <w:rsid w:val="00B77DFE"/>
    <w:rsid w:val="00B81873"/>
    <w:rsid w:val="00B81AE9"/>
    <w:rsid w:val="00B82598"/>
    <w:rsid w:val="00B82660"/>
    <w:rsid w:val="00B84137"/>
    <w:rsid w:val="00B84DD4"/>
    <w:rsid w:val="00B869DF"/>
    <w:rsid w:val="00B86ED9"/>
    <w:rsid w:val="00B877B7"/>
    <w:rsid w:val="00B903A9"/>
    <w:rsid w:val="00B9073A"/>
    <w:rsid w:val="00B91D7B"/>
    <w:rsid w:val="00B925A5"/>
    <w:rsid w:val="00B92942"/>
    <w:rsid w:val="00B92C08"/>
    <w:rsid w:val="00B93ACD"/>
    <w:rsid w:val="00B93F32"/>
    <w:rsid w:val="00B95845"/>
    <w:rsid w:val="00B968EC"/>
    <w:rsid w:val="00B97F35"/>
    <w:rsid w:val="00BA1467"/>
    <w:rsid w:val="00BA1CD1"/>
    <w:rsid w:val="00BA1D4E"/>
    <w:rsid w:val="00BA203C"/>
    <w:rsid w:val="00BA23A3"/>
    <w:rsid w:val="00BA2D4E"/>
    <w:rsid w:val="00BA2E5D"/>
    <w:rsid w:val="00BA2F6A"/>
    <w:rsid w:val="00BA35CF"/>
    <w:rsid w:val="00BA42EA"/>
    <w:rsid w:val="00BA436A"/>
    <w:rsid w:val="00BA43E5"/>
    <w:rsid w:val="00BA4965"/>
    <w:rsid w:val="00BA6438"/>
    <w:rsid w:val="00BA7333"/>
    <w:rsid w:val="00BB0918"/>
    <w:rsid w:val="00BB1A00"/>
    <w:rsid w:val="00BB25FC"/>
    <w:rsid w:val="00BB39DD"/>
    <w:rsid w:val="00BB5000"/>
    <w:rsid w:val="00BB5201"/>
    <w:rsid w:val="00BB541E"/>
    <w:rsid w:val="00BB6A22"/>
    <w:rsid w:val="00BB7631"/>
    <w:rsid w:val="00BB797D"/>
    <w:rsid w:val="00BB7C07"/>
    <w:rsid w:val="00BC0510"/>
    <w:rsid w:val="00BC059A"/>
    <w:rsid w:val="00BC1D21"/>
    <w:rsid w:val="00BC20B9"/>
    <w:rsid w:val="00BC3B57"/>
    <w:rsid w:val="00BC3BD5"/>
    <w:rsid w:val="00BC4B09"/>
    <w:rsid w:val="00BC76BB"/>
    <w:rsid w:val="00BC7E92"/>
    <w:rsid w:val="00BD09E2"/>
    <w:rsid w:val="00BD12F2"/>
    <w:rsid w:val="00BD144D"/>
    <w:rsid w:val="00BD22C0"/>
    <w:rsid w:val="00BD2F14"/>
    <w:rsid w:val="00BD39A0"/>
    <w:rsid w:val="00BD3C2C"/>
    <w:rsid w:val="00BD3DC6"/>
    <w:rsid w:val="00BD42D4"/>
    <w:rsid w:val="00BD4726"/>
    <w:rsid w:val="00BD48C4"/>
    <w:rsid w:val="00BD5102"/>
    <w:rsid w:val="00BD56F8"/>
    <w:rsid w:val="00BD5798"/>
    <w:rsid w:val="00BD58E4"/>
    <w:rsid w:val="00BD5EFD"/>
    <w:rsid w:val="00BD655A"/>
    <w:rsid w:val="00BD6C55"/>
    <w:rsid w:val="00BD6CC5"/>
    <w:rsid w:val="00BD75DD"/>
    <w:rsid w:val="00BD7620"/>
    <w:rsid w:val="00BE1A1F"/>
    <w:rsid w:val="00BE1D9A"/>
    <w:rsid w:val="00BE2475"/>
    <w:rsid w:val="00BE290D"/>
    <w:rsid w:val="00BE2B36"/>
    <w:rsid w:val="00BE2D26"/>
    <w:rsid w:val="00BE2E85"/>
    <w:rsid w:val="00BE33DF"/>
    <w:rsid w:val="00BE3505"/>
    <w:rsid w:val="00BE36B4"/>
    <w:rsid w:val="00BE5052"/>
    <w:rsid w:val="00BE5C1A"/>
    <w:rsid w:val="00BE7665"/>
    <w:rsid w:val="00BF052A"/>
    <w:rsid w:val="00BF0773"/>
    <w:rsid w:val="00BF23B4"/>
    <w:rsid w:val="00BF2985"/>
    <w:rsid w:val="00BF37EB"/>
    <w:rsid w:val="00BF463A"/>
    <w:rsid w:val="00BF4EBA"/>
    <w:rsid w:val="00BF6988"/>
    <w:rsid w:val="00BF7E61"/>
    <w:rsid w:val="00C006AA"/>
    <w:rsid w:val="00C00991"/>
    <w:rsid w:val="00C00F85"/>
    <w:rsid w:val="00C0162B"/>
    <w:rsid w:val="00C01BD2"/>
    <w:rsid w:val="00C02E2A"/>
    <w:rsid w:val="00C033A4"/>
    <w:rsid w:val="00C03491"/>
    <w:rsid w:val="00C034F8"/>
    <w:rsid w:val="00C04EBF"/>
    <w:rsid w:val="00C053DE"/>
    <w:rsid w:val="00C05491"/>
    <w:rsid w:val="00C05B34"/>
    <w:rsid w:val="00C05C0C"/>
    <w:rsid w:val="00C05FEE"/>
    <w:rsid w:val="00C06D02"/>
    <w:rsid w:val="00C072A3"/>
    <w:rsid w:val="00C072EC"/>
    <w:rsid w:val="00C07E59"/>
    <w:rsid w:val="00C101B0"/>
    <w:rsid w:val="00C102AF"/>
    <w:rsid w:val="00C106D7"/>
    <w:rsid w:val="00C10ADE"/>
    <w:rsid w:val="00C11429"/>
    <w:rsid w:val="00C116C6"/>
    <w:rsid w:val="00C11733"/>
    <w:rsid w:val="00C11914"/>
    <w:rsid w:val="00C1238F"/>
    <w:rsid w:val="00C12D99"/>
    <w:rsid w:val="00C1327F"/>
    <w:rsid w:val="00C1627B"/>
    <w:rsid w:val="00C16C5F"/>
    <w:rsid w:val="00C17421"/>
    <w:rsid w:val="00C1750F"/>
    <w:rsid w:val="00C17E87"/>
    <w:rsid w:val="00C200C4"/>
    <w:rsid w:val="00C21051"/>
    <w:rsid w:val="00C211F2"/>
    <w:rsid w:val="00C21562"/>
    <w:rsid w:val="00C215CE"/>
    <w:rsid w:val="00C22362"/>
    <w:rsid w:val="00C22529"/>
    <w:rsid w:val="00C226FC"/>
    <w:rsid w:val="00C23801"/>
    <w:rsid w:val="00C2394C"/>
    <w:rsid w:val="00C23F29"/>
    <w:rsid w:val="00C243B9"/>
    <w:rsid w:val="00C24C39"/>
    <w:rsid w:val="00C270B7"/>
    <w:rsid w:val="00C2765B"/>
    <w:rsid w:val="00C306D3"/>
    <w:rsid w:val="00C30821"/>
    <w:rsid w:val="00C309B9"/>
    <w:rsid w:val="00C30E26"/>
    <w:rsid w:val="00C318B4"/>
    <w:rsid w:val="00C31F88"/>
    <w:rsid w:val="00C33ACC"/>
    <w:rsid w:val="00C33C83"/>
    <w:rsid w:val="00C34EA6"/>
    <w:rsid w:val="00C350B1"/>
    <w:rsid w:val="00C36043"/>
    <w:rsid w:val="00C362D4"/>
    <w:rsid w:val="00C3680F"/>
    <w:rsid w:val="00C36ECD"/>
    <w:rsid w:val="00C3723F"/>
    <w:rsid w:val="00C379E4"/>
    <w:rsid w:val="00C40996"/>
    <w:rsid w:val="00C40AF3"/>
    <w:rsid w:val="00C40CFD"/>
    <w:rsid w:val="00C42230"/>
    <w:rsid w:val="00C42AA7"/>
    <w:rsid w:val="00C42D8D"/>
    <w:rsid w:val="00C42F5E"/>
    <w:rsid w:val="00C435D2"/>
    <w:rsid w:val="00C45244"/>
    <w:rsid w:val="00C45A20"/>
    <w:rsid w:val="00C45C40"/>
    <w:rsid w:val="00C4697D"/>
    <w:rsid w:val="00C46B51"/>
    <w:rsid w:val="00C47DFC"/>
    <w:rsid w:val="00C5023D"/>
    <w:rsid w:val="00C514CD"/>
    <w:rsid w:val="00C51CF2"/>
    <w:rsid w:val="00C5208B"/>
    <w:rsid w:val="00C5250C"/>
    <w:rsid w:val="00C537DB"/>
    <w:rsid w:val="00C541E6"/>
    <w:rsid w:val="00C54B9B"/>
    <w:rsid w:val="00C55CAD"/>
    <w:rsid w:val="00C567A5"/>
    <w:rsid w:val="00C6062C"/>
    <w:rsid w:val="00C60D71"/>
    <w:rsid w:val="00C60DF3"/>
    <w:rsid w:val="00C612C7"/>
    <w:rsid w:val="00C6260B"/>
    <w:rsid w:val="00C62A17"/>
    <w:rsid w:val="00C633F4"/>
    <w:rsid w:val="00C638DB"/>
    <w:rsid w:val="00C648E8"/>
    <w:rsid w:val="00C64B8A"/>
    <w:rsid w:val="00C64C66"/>
    <w:rsid w:val="00C65605"/>
    <w:rsid w:val="00C659E7"/>
    <w:rsid w:val="00C65BEB"/>
    <w:rsid w:val="00C65C68"/>
    <w:rsid w:val="00C65D27"/>
    <w:rsid w:val="00C65DC1"/>
    <w:rsid w:val="00C66CE1"/>
    <w:rsid w:val="00C7037B"/>
    <w:rsid w:val="00C705BF"/>
    <w:rsid w:val="00C7074D"/>
    <w:rsid w:val="00C70D07"/>
    <w:rsid w:val="00C71BE0"/>
    <w:rsid w:val="00C73F4B"/>
    <w:rsid w:val="00C748A7"/>
    <w:rsid w:val="00C749A6"/>
    <w:rsid w:val="00C74D8E"/>
    <w:rsid w:val="00C75CB2"/>
    <w:rsid w:val="00C76027"/>
    <w:rsid w:val="00C77362"/>
    <w:rsid w:val="00C77C6C"/>
    <w:rsid w:val="00C81502"/>
    <w:rsid w:val="00C82E78"/>
    <w:rsid w:val="00C8315C"/>
    <w:rsid w:val="00C8333B"/>
    <w:rsid w:val="00C83F2D"/>
    <w:rsid w:val="00C84F85"/>
    <w:rsid w:val="00C860FF"/>
    <w:rsid w:val="00C86A6A"/>
    <w:rsid w:val="00C91414"/>
    <w:rsid w:val="00C9173F"/>
    <w:rsid w:val="00C917D3"/>
    <w:rsid w:val="00C91F8D"/>
    <w:rsid w:val="00C92137"/>
    <w:rsid w:val="00C922B2"/>
    <w:rsid w:val="00C92B9A"/>
    <w:rsid w:val="00C92E1D"/>
    <w:rsid w:val="00C93794"/>
    <w:rsid w:val="00C94B8E"/>
    <w:rsid w:val="00C951BB"/>
    <w:rsid w:val="00C96E85"/>
    <w:rsid w:val="00C976BF"/>
    <w:rsid w:val="00CA1226"/>
    <w:rsid w:val="00CA1324"/>
    <w:rsid w:val="00CA1936"/>
    <w:rsid w:val="00CA26FE"/>
    <w:rsid w:val="00CA4075"/>
    <w:rsid w:val="00CA47E1"/>
    <w:rsid w:val="00CA5127"/>
    <w:rsid w:val="00CA61DB"/>
    <w:rsid w:val="00CB0F32"/>
    <w:rsid w:val="00CB45EA"/>
    <w:rsid w:val="00CB4EB2"/>
    <w:rsid w:val="00CB5146"/>
    <w:rsid w:val="00CB533A"/>
    <w:rsid w:val="00CB5AC2"/>
    <w:rsid w:val="00CB5AF9"/>
    <w:rsid w:val="00CB5B39"/>
    <w:rsid w:val="00CC010E"/>
    <w:rsid w:val="00CC014A"/>
    <w:rsid w:val="00CC0959"/>
    <w:rsid w:val="00CC0DFD"/>
    <w:rsid w:val="00CC1982"/>
    <w:rsid w:val="00CC4461"/>
    <w:rsid w:val="00CC4510"/>
    <w:rsid w:val="00CC47BE"/>
    <w:rsid w:val="00CC5644"/>
    <w:rsid w:val="00CD0532"/>
    <w:rsid w:val="00CD1206"/>
    <w:rsid w:val="00CD22B9"/>
    <w:rsid w:val="00CD2880"/>
    <w:rsid w:val="00CD289A"/>
    <w:rsid w:val="00CD3F15"/>
    <w:rsid w:val="00CD4904"/>
    <w:rsid w:val="00CD494C"/>
    <w:rsid w:val="00CD55FC"/>
    <w:rsid w:val="00CD57F9"/>
    <w:rsid w:val="00CD73F7"/>
    <w:rsid w:val="00CD7544"/>
    <w:rsid w:val="00CE029F"/>
    <w:rsid w:val="00CE0BDE"/>
    <w:rsid w:val="00CE0EF8"/>
    <w:rsid w:val="00CE110D"/>
    <w:rsid w:val="00CE1DBE"/>
    <w:rsid w:val="00CE2103"/>
    <w:rsid w:val="00CE27F3"/>
    <w:rsid w:val="00CE2EE9"/>
    <w:rsid w:val="00CE3681"/>
    <w:rsid w:val="00CE37FB"/>
    <w:rsid w:val="00CE38ED"/>
    <w:rsid w:val="00CE3C8A"/>
    <w:rsid w:val="00CE3E5F"/>
    <w:rsid w:val="00CE4036"/>
    <w:rsid w:val="00CE435B"/>
    <w:rsid w:val="00CE4FBD"/>
    <w:rsid w:val="00CE4FBF"/>
    <w:rsid w:val="00CE5276"/>
    <w:rsid w:val="00CE5A60"/>
    <w:rsid w:val="00CE657E"/>
    <w:rsid w:val="00CE77D9"/>
    <w:rsid w:val="00CF140B"/>
    <w:rsid w:val="00CF1C06"/>
    <w:rsid w:val="00CF1ECB"/>
    <w:rsid w:val="00CF2322"/>
    <w:rsid w:val="00CF2B77"/>
    <w:rsid w:val="00CF46C6"/>
    <w:rsid w:val="00CF581B"/>
    <w:rsid w:val="00CF596F"/>
    <w:rsid w:val="00CF5B34"/>
    <w:rsid w:val="00CF640D"/>
    <w:rsid w:val="00CF7CBF"/>
    <w:rsid w:val="00D00E0C"/>
    <w:rsid w:val="00D01364"/>
    <w:rsid w:val="00D0153C"/>
    <w:rsid w:val="00D02C77"/>
    <w:rsid w:val="00D037FE"/>
    <w:rsid w:val="00D0450D"/>
    <w:rsid w:val="00D0457D"/>
    <w:rsid w:val="00D048E3"/>
    <w:rsid w:val="00D04EAA"/>
    <w:rsid w:val="00D055EC"/>
    <w:rsid w:val="00D068C9"/>
    <w:rsid w:val="00D070AF"/>
    <w:rsid w:val="00D0750A"/>
    <w:rsid w:val="00D10749"/>
    <w:rsid w:val="00D10A20"/>
    <w:rsid w:val="00D121CC"/>
    <w:rsid w:val="00D12CC9"/>
    <w:rsid w:val="00D133CE"/>
    <w:rsid w:val="00D15280"/>
    <w:rsid w:val="00D15634"/>
    <w:rsid w:val="00D16552"/>
    <w:rsid w:val="00D17120"/>
    <w:rsid w:val="00D176EC"/>
    <w:rsid w:val="00D17AB6"/>
    <w:rsid w:val="00D17E25"/>
    <w:rsid w:val="00D17FA0"/>
    <w:rsid w:val="00D20563"/>
    <w:rsid w:val="00D21D15"/>
    <w:rsid w:val="00D21F27"/>
    <w:rsid w:val="00D22B42"/>
    <w:rsid w:val="00D22EDA"/>
    <w:rsid w:val="00D2390F"/>
    <w:rsid w:val="00D23E80"/>
    <w:rsid w:val="00D24132"/>
    <w:rsid w:val="00D2491B"/>
    <w:rsid w:val="00D26AA8"/>
    <w:rsid w:val="00D2745F"/>
    <w:rsid w:val="00D27750"/>
    <w:rsid w:val="00D27BF3"/>
    <w:rsid w:val="00D27D58"/>
    <w:rsid w:val="00D27E3F"/>
    <w:rsid w:val="00D27FEF"/>
    <w:rsid w:val="00D300C7"/>
    <w:rsid w:val="00D32018"/>
    <w:rsid w:val="00D3377F"/>
    <w:rsid w:val="00D33DBD"/>
    <w:rsid w:val="00D33E3C"/>
    <w:rsid w:val="00D3461C"/>
    <w:rsid w:val="00D34903"/>
    <w:rsid w:val="00D34C23"/>
    <w:rsid w:val="00D35661"/>
    <w:rsid w:val="00D36392"/>
    <w:rsid w:val="00D36393"/>
    <w:rsid w:val="00D365F4"/>
    <w:rsid w:val="00D4039F"/>
    <w:rsid w:val="00D404BE"/>
    <w:rsid w:val="00D40DEC"/>
    <w:rsid w:val="00D4180F"/>
    <w:rsid w:val="00D423AB"/>
    <w:rsid w:val="00D4298D"/>
    <w:rsid w:val="00D43ABC"/>
    <w:rsid w:val="00D43AEE"/>
    <w:rsid w:val="00D43CEF"/>
    <w:rsid w:val="00D43F89"/>
    <w:rsid w:val="00D4410B"/>
    <w:rsid w:val="00D443E2"/>
    <w:rsid w:val="00D44C63"/>
    <w:rsid w:val="00D44E91"/>
    <w:rsid w:val="00D45282"/>
    <w:rsid w:val="00D457A0"/>
    <w:rsid w:val="00D45A3E"/>
    <w:rsid w:val="00D45E07"/>
    <w:rsid w:val="00D4652A"/>
    <w:rsid w:val="00D475E3"/>
    <w:rsid w:val="00D47A17"/>
    <w:rsid w:val="00D47A86"/>
    <w:rsid w:val="00D47C17"/>
    <w:rsid w:val="00D47F3C"/>
    <w:rsid w:val="00D50011"/>
    <w:rsid w:val="00D5052D"/>
    <w:rsid w:val="00D50D3C"/>
    <w:rsid w:val="00D50E62"/>
    <w:rsid w:val="00D52740"/>
    <w:rsid w:val="00D53A74"/>
    <w:rsid w:val="00D55B62"/>
    <w:rsid w:val="00D603EE"/>
    <w:rsid w:val="00D606A7"/>
    <w:rsid w:val="00D61798"/>
    <w:rsid w:val="00D61D73"/>
    <w:rsid w:val="00D62237"/>
    <w:rsid w:val="00D629CB"/>
    <w:rsid w:val="00D636DE"/>
    <w:rsid w:val="00D64338"/>
    <w:rsid w:val="00D64655"/>
    <w:rsid w:val="00D64806"/>
    <w:rsid w:val="00D649B5"/>
    <w:rsid w:val="00D66327"/>
    <w:rsid w:val="00D66456"/>
    <w:rsid w:val="00D66622"/>
    <w:rsid w:val="00D6667E"/>
    <w:rsid w:val="00D67229"/>
    <w:rsid w:val="00D67456"/>
    <w:rsid w:val="00D67F54"/>
    <w:rsid w:val="00D70636"/>
    <w:rsid w:val="00D70F4F"/>
    <w:rsid w:val="00D71EAC"/>
    <w:rsid w:val="00D721E2"/>
    <w:rsid w:val="00D722CC"/>
    <w:rsid w:val="00D728ED"/>
    <w:rsid w:val="00D72B01"/>
    <w:rsid w:val="00D7307C"/>
    <w:rsid w:val="00D73C8C"/>
    <w:rsid w:val="00D75554"/>
    <w:rsid w:val="00D75787"/>
    <w:rsid w:val="00D75999"/>
    <w:rsid w:val="00D77132"/>
    <w:rsid w:val="00D804FB"/>
    <w:rsid w:val="00D816E0"/>
    <w:rsid w:val="00D81840"/>
    <w:rsid w:val="00D81E17"/>
    <w:rsid w:val="00D820CC"/>
    <w:rsid w:val="00D839A6"/>
    <w:rsid w:val="00D846BE"/>
    <w:rsid w:val="00D85946"/>
    <w:rsid w:val="00D86246"/>
    <w:rsid w:val="00D86DAB"/>
    <w:rsid w:val="00D909BF"/>
    <w:rsid w:val="00D92222"/>
    <w:rsid w:val="00D927F0"/>
    <w:rsid w:val="00D9288A"/>
    <w:rsid w:val="00D931BF"/>
    <w:rsid w:val="00D937D6"/>
    <w:rsid w:val="00D93CBF"/>
    <w:rsid w:val="00D941E6"/>
    <w:rsid w:val="00D95427"/>
    <w:rsid w:val="00D95BA0"/>
    <w:rsid w:val="00D95E7D"/>
    <w:rsid w:val="00D96DC6"/>
    <w:rsid w:val="00D97138"/>
    <w:rsid w:val="00D973D3"/>
    <w:rsid w:val="00DA01AD"/>
    <w:rsid w:val="00DA01F7"/>
    <w:rsid w:val="00DA1C34"/>
    <w:rsid w:val="00DA2273"/>
    <w:rsid w:val="00DA25F8"/>
    <w:rsid w:val="00DA2BAB"/>
    <w:rsid w:val="00DA32CE"/>
    <w:rsid w:val="00DB0AE1"/>
    <w:rsid w:val="00DB0EE2"/>
    <w:rsid w:val="00DB11AF"/>
    <w:rsid w:val="00DB1BDF"/>
    <w:rsid w:val="00DB1EDE"/>
    <w:rsid w:val="00DB3670"/>
    <w:rsid w:val="00DB5B07"/>
    <w:rsid w:val="00DB64EE"/>
    <w:rsid w:val="00DB6F2B"/>
    <w:rsid w:val="00DB7004"/>
    <w:rsid w:val="00DB75CE"/>
    <w:rsid w:val="00DC04CE"/>
    <w:rsid w:val="00DC04D3"/>
    <w:rsid w:val="00DC05C5"/>
    <w:rsid w:val="00DC1537"/>
    <w:rsid w:val="00DC19BB"/>
    <w:rsid w:val="00DC1CB7"/>
    <w:rsid w:val="00DC2A86"/>
    <w:rsid w:val="00DC368F"/>
    <w:rsid w:val="00DC4E7C"/>
    <w:rsid w:val="00DC56D8"/>
    <w:rsid w:val="00DC6696"/>
    <w:rsid w:val="00DC7048"/>
    <w:rsid w:val="00DC7BAD"/>
    <w:rsid w:val="00DD02E8"/>
    <w:rsid w:val="00DD145A"/>
    <w:rsid w:val="00DD23E0"/>
    <w:rsid w:val="00DD29DA"/>
    <w:rsid w:val="00DD2CA6"/>
    <w:rsid w:val="00DD4ADC"/>
    <w:rsid w:val="00DD5B03"/>
    <w:rsid w:val="00DE0FDF"/>
    <w:rsid w:val="00DE1953"/>
    <w:rsid w:val="00DE1EB9"/>
    <w:rsid w:val="00DE2035"/>
    <w:rsid w:val="00DE22B6"/>
    <w:rsid w:val="00DE2A0D"/>
    <w:rsid w:val="00DE2CE7"/>
    <w:rsid w:val="00DE32BD"/>
    <w:rsid w:val="00DE338A"/>
    <w:rsid w:val="00DE471B"/>
    <w:rsid w:val="00DE49EF"/>
    <w:rsid w:val="00DE561F"/>
    <w:rsid w:val="00DE568C"/>
    <w:rsid w:val="00DE5E47"/>
    <w:rsid w:val="00DE7212"/>
    <w:rsid w:val="00DE7704"/>
    <w:rsid w:val="00DE7817"/>
    <w:rsid w:val="00DF3488"/>
    <w:rsid w:val="00DF3968"/>
    <w:rsid w:val="00DF3AD1"/>
    <w:rsid w:val="00DF3BF1"/>
    <w:rsid w:val="00DF406D"/>
    <w:rsid w:val="00DF49F3"/>
    <w:rsid w:val="00DF4A43"/>
    <w:rsid w:val="00DF4AC8"/>
    <w:rsid w:val="00DF4F7F"/>
    <w:rsid w:val="00DF53D4"/>
    <w:rsid w:val="00DF54AE"/>
    <w:rsid w:val="00DF75B2"/>
    <w:rsid w:val="00E002ED"/>
    <w:rsid w:val="00E03BB1"/>
    <w:rsid w:val="00E03EC6"/>
    <w:rsid w:val="00E05552"/>
    <w:rsid w:val="00E05873"/>
    <w:rsid w:val="00E063A4"/>
    <w:rsid w:val="00E0665F"/>
    <w:rsid w:val="00E079F2"/>
    <w:rsid w:val="00E07C5A"/>
    <w:rsid w:val="00E10D9B"/>
    <w:rsid w:val="00E10FF6"/>
    <w:rsid w:val="00E11837"/>
    <w:rsid w:val="00E1248B"/>
    <w:rsid w:val="00E12AAC"/>
    <w:rsid w:val="00E1330F"/>
    <w:rsid w:val="00E137C1"/>
    <w:rsid w:val="00E1455B"/>
    <w:rsid w:val="00E15C44"/>
    <w:rsid w:val="00E176D4"/>
    <w:rsid w:val="00E17703"/>
    <w:rsid w:val="00E20D6D"/>
    <w:rsid w:val="00E21C36"/>
    <w:rsid w:val="00E2217E"/>
    <w:rsid w:val="00E22BBB"/>
    <w:rsid w:val="00E23574"/>
    <w:rsid w:val="00E25038"/>
    <w:rsid w:val="00E2560E"/>
    <w:rsid w:val="00E266EA"/>
    <w:rsid w:val="00E26A9E"/>
    <w:rsid w:val="00E2717C"/>
    <w:rsid w:val="00E2721A"/>
    <w:rsid w:val="00E30B49"/>
    <w:rsid w:val="00E3182D"/>
    <w:rsid w:val="00E31E8A"/>
    <w:rsid w:val="00E31F83"/>
    <w:rsid w:val="00E33A9F"/>
    <w:rsid w:val="00E33FEB"/>
    <w:rsid w:val="00E35DE9"/>
    <w:rsid w:val="00E35FC9"/>
    <w:rsid w:val="00E36D33"/>
    <w:rsid w:val="00E36E19"/>
    <w:rsid w:val="00E36E9D"/>
    <w:rsid w:val="00E37B6A"/>
    <w:rsid w:val="00E37E86"/>
    <w:rsid w:val="00E407E7"/>
    <w:rsid w:val="00E40EE3"/>
    <w:rsid w:val="00E437D2"/>
    <w:rsid w:val="00E43BD1"/>
    <w:rsid w:val="00E43DC0"/>
    <w:rsid w:val="00E454BD"/>
    <w:rsid w:val="00E45849"/>
    <w:rsid w:val="00E45980"/>
    <w:rsid w:val="00E462F4"/>
    <w:rsid w:val="00E473E8"/>
    <w:rsid w:val="00E47BCF"/>
    <w:rsid w:val="00E5021B"/>
    <w:rsid w:val="00E51BDF"/>
    <w:rsid w:val="00E5301A"/>
    <w:rsid w:val="00E531BE"/>
    <w:rsid w:val="00E53541"/>
    <w:rsid w:val="00E541E2"/>
    <w:rsid w:val="00E548D1"/>
    <w:rsid w:val="00E5596E"/>
    <w:rsid w:val="00E567DB"/>
    <w:rsid w:val="00E57D4C"/>
    <w:rsid w:val="00E601FE"/>
    <w:rsid w:val="00E604D3"/>
    <w:rsid w:val="00E60601"/>
    <w:rsid w:val="00E61AAE"/>
    <w:rsid w:val="00E62B60"/>
    <w:rsid w:val="00E634F9"/>
    <w:rsid w:val="00E63E57"/>
    <w:rsid w:val="00E6414F"/>
    <w:rsid w:val="00E64178"/>
    <w:rsid w:val="00E6551C"/>
    <w:rsid w:val="00E65A17"/>
    <w:rsid w:val="00E66699"/>
    <w:rsid w:val="00E66856"/>
    <w:rsid w:val="00E66FCB"/>
    <w:rsid w:val="00E67B52"/>
    <w:rsid w:val="00E702CB"/>
    <w:rsid w:val="00E70423"/>
    <w:rsid w:val="00E710A0"/>
    <w:rsid w:val="00E7145B"/>
    <w:rsid w:val="00E7247A"/>
    <w:rsid w:val="00E72F5D"/>
    <w:rsid w:val="00E72F83"/>
    <w:rsid w:val="00E756E5"/>
    <w:rsid w:val="00E759FD"/>
    <w:rsid w:val="00E76FDA"/>
    <w:rsid w:val="00E772B9"/>
    <w:rsid w:val="00E776E4"/>
    <w:rsid w:val="00E77737"/>
    <w:rsid w:val="00E80BA6"/>
    <w:rsid w:val="00E812EA"/>
    <w:rsid w:val="00E819C5"/>
    <w:rsid w:val="00E825A8"/>
    <w:rsid w:val="00E82806"/>
    <w:rsid w:val="00E8293B"/>
    <w:rsid w:val="00E844E6"/>
    <w:rsid w:val="00E8481A"/>
    <w:rsid w:val="00E84A0C"/>
    <w:rsid w:val="00E8508D"/>
    <w:rsid w:val="00E8572A"/>
    <w:rsid w:val="00E8579F"/>
    <w:rsid w:val="00E85AC6"/>
    <w:rsid w:val="00E85B38"/>
    <w:rsid w:val="00E85F8E"/>
    <w:rsid w:val="00E85FC3"/>
    <w:rsid w:val="00E869E4"/>
    <w:rsid w:val="00E871DE"/>
    <w:rsid w:val="00E87789"/>
    <w:rsid w:val="00E87BE4"/>
    <w:rsid w:val="00E87DB6"/>
    <w:rsid w:val="00E903A8"/>
    <w:rsid w:val="00E94A4B"/>
    <w:rsid w:val="00E94C5F"/>
    <w:rsid w:val="00E94E8F"/>
    <w:rsid w:val="00E95675"/>
    <w:rsid w:val="00E9625B"/>
    <w:rsid w:val="00E966C2"/>
    <w:rsid w:val="00E96D3B"/>
    <w:rsid w:val="00E97049"/>
    <w:rsid w:val="00E973A7"/>
    <w:rsid w:val="00E97ACA"/>
    <w:rsid w:val="00EA025F"/>
    <w:rsid w:val="00EA02E1"/>
    <w:rsid w:val="00EA0392"/>
    <w:rsid w:val="00EA118C"/>
    <w:rsid w:val="00EA122E"/>
    <w:rsid w:val="00EA15C1"/>
    <w:rsid w:val="00EA1628"/>
    <w:rsid w:val="00EA310F"/>
    <w:rsid w:val="00EA5050"/>
    <w:rsid w:val="00EA5BAC"/>
    <w:rsid w:val="00EA60C4"/>
    <w:rsid w:val="00EA66FF"/>
    <w:rsid w:val="00EA73E5"/>
    <w:rsid w:val="00EA7CE5"/>
    <w:rsid w:val="00EB07A0"/>
    <w:rsid w:val="00EB0D7C"/>
    <w:rsid w:val="00EB2E87"/>
    <w:rsid w:val="00EB30E3"/>
    <w:rsid w:val="00EB3F4B"/>
    <w:rsid w:val="00EB4897"/>
    <w:rsid w:val="00EB5804"/>
    <w:rsid w:val="00EB7C80"/>
    <w:rsid w:val="00EC0E75"/>
    <w:rsid w:val="00EC266D"/>
    <w:rsid w:val="00EC3D5D"/>
    <w:rsid w:val="00EC4217"/>
    <w:rsid w:val="00EC5C98"/>
    <w:rsid w:val="00EC6001"/>
    <w:rsid w:val="00EC6D0D"/>
    <w:rsid w:val="00EC726F"/>
    <w:rsid w:val="00EC799F"/>
    <w:rsid w:val="00EC7CAF"/>
    <w:rsid w:val="00ED0547"/>
    <w:rsid w:val="00ED100C"/>
    <w:rsid w:val="00ED36DA"/>
    <w:rsid w:val="00ED38E0"/>
    <w:rsid w:val="00ED4290"/>
    <w:rsid w:val="00ED5B31"/>
    <w:rsid w:val="00ED6E12"/>
    <w:rsid w:val="00EE0251"/>
    <w:rsid w:val="00EE0402"/>
    <w:rsid w:val="00EE0438"/>
    <w:rsid w:val="00EE1109"/>
    <w:rsid w:val="00EE1254"/>
    <w:rsid w:val="00EE17EF"/>
    <w:rsid w:val="00EE1D59"/>
    <w:rsid w:val="00EE3D85"/>
    <w:rsid w:val="00EE465C"/>
    <w:rsid w:val="00EE4B9E"/>
    <w:rsid w:val="00EE5441"/>
    <w:rsid w:val="00EE5629"/>
    <w:rsid w:val="00EE6DF4"/>
    <w:rsid w:val="00EF048F"/>
    <w:rsid w:val="00EF0D59"/>
    <w:rsid w:val="00EF0E5F"/>
    <w:rsid w:val="00EF2B50"/>
    <w:rsid w:val="00EF4060"/>
    <w:rsid w:val="00EF4408"/>
    <w:rsid w:val="00EF4DC0"/>
    <w:rsid w:val="00EF51D0"/>
    <w:rsid w:val="00EF5213"/>
    <w:rsid w:val="00EF5973"/>
    <w:rsid w:val="00EF6473"/>
    <w:rsid w:val="00EF7DC0"/>
    <w:rsid w:val="00F00769"/>
    <w:rsid w:val="00F00BDA"/>
    <w:rsid w:val="00F0122B"/>
    <w:rsid w:val="00F01A4D"/>
    <w:rsid w:val="00F02189"/>
    <w:rsid w:val="00F0425D"/>
    <w:rsid w:val="00F04B22"/>
    <w:rsid w:val="00F04C81"/>
    <w:rsid w:val="00F056C9"/>
    <w:rsid w:val="00F057AB"/>
    <w:rsid w:val="00F05F04"/>
    <w:rsid w:val="00F0769C"/>
    <w:rsid w:val="00F108B9"/>
    <w:rsid w:val="00F10912"/>
    <w:rsid w:val="00F10E53"/>
    <w:rsid w:val="00F1121C"/>
    <w:rsid w:val="00F11C7F"/>
    <w:rsid w:val="00F128D7"/>
    <w:rsid w:val="00F12D8E"/>
    <w:rsid w:val="00F13D67"/>
    <w:rsid w:val="00F142A8"/>
    <w:rsid w:val="00F15931"/>
    <w:rsid w:val="00F15EF1"/>
    <w:rsid w:val="00F16C95"/>
    <w:rsid w:val="00F16F4E"/>
    <w:rsid w:val="00F17342"/>
    <w:rsid w:val="00F17B49"/>
    <w:rsid w:val="00F17DD5"/>
    <w:rsid w:val="00F20851"/>
    <w:rsid w:val="00F2256A"/>
    <w:rsid w:val="00F22A97"/>
    <w:rsid w:val="00F22E33"/>
    <w:rsid w:val="00F23465"/>
    <w:rsid w:val="00F23C06"/>
    <w:rsid w:val="00F2472F"/>
    <w:rsid w:val="00F24738"/>
    <w:rsid w:val="00F25056"/>
    <w:rsid w:val="00F25CBF"/>
    <w:rsid w:val="00F26BC1"/>
    <w:rsid w:val="00F31253"/>
    <w:rsid w:val="00F31E25"/>
    <w:rsid w:val="00F31F1B"/>
    <w:rsid w:val="00F32DAF"/>
    <w:rsid w:val="00F33262"/>
    <w:rsid w:val="00F334D4"/>
    <w:rsid w:val="00F33FBB"/>
    <w:rsid w:val="00F3446F"/>
    <w:rsid w:val="00F34A6D"/>
    <w:rsid w:val="00F35CD9"/>
    <w:rsid w:val="00F36F12"/>
    <w:rsid w:val="00F37E41"/>
    <w:rsid w:val="00F40307"/>
    <w:rsid w:val="00F40346"/>
    <w:rsid w:val="00F405B8"/>
    <w:rsid w:val="00F40B4E"/>
    <w:rsid w:val="00F427F5"/>
    <w:rsid w:val="00F43AC2"/>
    <w:rsid w:val="00F43B35"/>
    <w:rsid w:val="00F44917"/>
    <w:rsid w:val="00F45043"/>
    <w:rsid w:val="00F46265"/>
    <w:rsid w:val="00F469AF"/>
    <w:rsid w:val="00F471AD"/>
    <w:rsid w:val="00F47F7D"/>
    <w:rsid w:val="00F50537"/>
    <w:rsid w:val="00F5151A"/>
    <w:rsid w:val="00F51F75"/>
    <w:rsid w:val="00F52120"/>
    <w:rsid w:val="00F52303"/>
    <w:rsid w:val="00F52446"/>
    <w:rsid w:val="00F535DC"/>
    <w:rsid w:val="00F5461F"/>
    <w:rsid w:val="00F550B3"/>
    <w:rsid w:val="00F555BE"/>
    <w:rsid w:val="00F555EA"/>
    <w:rsid w:val="00F56FBF"/>
    <w:rsid w:val="00F624E3"/>
    <w:rsid w:val="00F6252E"/>
    <w:rsid w:val="00F6259E"/>
    <w:rsid w:val="00F6268E"/>
    <w:rsid w:val="00F627A3"/>
    <w:rsid w:val="00F6460A"/>
    <w:rsid w:val="00F648A8"/>
    <w:rsid w:val="00F700B2"/>
    <w:rsid w:val="00F700FF"/>
    <w:rsid w:val="00F70AC8"/>
    <w:rsid w:val="00F73416"/>
    <w:rsid w:val="00F742C6"/>
    <w:rsid w:val="00F74816"/>
    <w:rsid w:val="00F74B62"/>
    <w:rsid w:val="00F74B7D"/>
    <w:rsid w:val="00F74BDB"/>
    <w:rsid w:val="00F7502C"/>
    <w:rsid w:val="00F75872"/>
    <w:rsid w:val="00F76ABB"/>
    <w:rsid w:val="00F76B86"/>
    <w:rsid w:val="00F77D61"/>
    <w:rsid w:val="00F77E85"/>
    <w:rsid w:val="00F803D1"/>
    <w:rsid w:val="00F81175"/>
    <w:rsid w:val="00F812DF"/>
    <w:rsid w:val="00F8170B"/>
    <w:rsid w:val="00F81E54"/>
    <w:rsid w:val="00F8223B"/>
    <w:rsid w:val="00F82C06"/>
    <w:rsid w:val="00F82DEF"/>
    <w:rsid w:val="00F8354F"/>
    <w:rsid w:val="00F85936"/>
    <w:rsid w:val="00F86592"/>
    <w:rsid w:val="00F869A4"/>
    <w:rsid w:val="00F86E78"/>
    <w:rsid w:val="00F87E98"/>
    <w:rsid w:val="00F902F7"/>
    <w:rsid w:val="00F90464"/>
    <w:rsid w:val="00F90A9B"/>
    <w:rsid w:val="00F90ACB"/>
    <w:rsid w:val="00F921CC"/>
    <w:rsid w:val="00F9355C"/>
    <w:rsid w:val="00F93F7B"/>
    <w:rsid w:val="00F94644"/>
    <w:rsid w:val="00F94BA8"/>
    <w:rsid w:val="00F958B7"/>
    <w:rsid w:val="00F95B42"/>
    <w:rsid w:val="00F9669B"/>
    <w:rsid w:val="00F968FE"/>
    <w:rsid w:val="00F96F27"/>
    <w:rsid w:val="00F96F82"/>
    <w:rsid w:val="00FA01AF"/>
    <w:rsid w:val="00FA1F96"/>
    <w:rsid w:val="00FA2393"/>
    <w:rsid w:val="00FA250E"/>
    <w:rsid w:val="00FA32CD"/>
    <w:rsid w:val="00FA34F5"/>
    <w:rsid w:val="00FA3618"/>
    <w:rsid w:val="00FA440D"/>
    <w:rsid w:val="00FA4803"/>
    <w:rsid w:val="00FA50C1"/>
    <w:rsid w:val="00FA580F"/>
    <w:rsid w:val="00FA5CD7"/>
    <w:rsid w:val="00FA7153"/>
    <w:rsid w:val="00FA7711"/>
    <w:rsid w:val="00FA7F75"/>
    <w:rsid w:val="00FB052F"/>
    <w:rsid w:val="00FB07F7"/>
    <w:rsid w:val="00FB2658"/>
    <w:rsid w:val="00FB2A56"/>
    <w:rsid w:val="00FB2AE6"/>
    <w:rsid w:val="00FB2F48"/>
    <w:rsid w:val="00FB3591"/>
    <w:rsid w:val="00FB39D1"/>
    <w:rsid w:val="00FB418E"/>
    <w:rsid w:val="00FB4C06"/>
    <w:rsid w:val="00FB502F"/>
    <w:rsid w:val="00FB5531"/>
    <w:rsid w:val="00FB56C3"/>
    <w:rsid w:val="00FB6339"/>
    <w:rsid w:val="00FB6FBB"/>
    <w:rsid w:val="00FB72C4"/>
    <w:rsid w:val="00FC0239"/>
    <w:rsid w:val="00FC05FA"/>
    <w:rsid w:val="00FC09C6"/>
    <w:rsid w:val="00FC0E68"/>
    <w:rsid w:val="00FC0EBA"/>
    <w:rsid w:val="00FC12C4"/>
    <w:rsid w:val="00FC1C9B"/>
    <w:rsid w:val="00FC2188"/>
    <w:rsid w:val="00FC2230"/>
    <w:rsid w:val="00FC23B8"/>
    <w:rsid w:val="00FC24CE"/>
    <w:rsid w:val="00FC2863"/>
    <w:rsid w:val="00FC42E8"/>
    <w:rsid w:val="00FC7030"/>
    <w:rsid w:val="00FC7A78"/>
    <w:rsid w:val="00FD0169"/>
    <w:rsid w:val="00FD18CD"/>
    <w:rsid w:val="00FD265C"/>
    <w:rsid w:val="00FD2D52"/>
    <w:rsid w:val="00FD5B58"/>
    <w:rsid w:val="00FE015E"/>
    <w:rsid w:val="00FE0A01"/>
    <w:rsid w:val="00FE0DCC"/>
    <w:rsid w:val="00FE15C3"/>
    <w:rsid w:val="00FE3703"/>
    <w:rsid w:val="00FE38E2"/>
    <w:rsid w:val="00FE4922"/>
    <w:rsid w:val="00FE6FA6"/>
    <w:rsid w:val="00FF05D7"/>
    <w:rsid w:val="00FF09D6"/>
    <w:rsid w:val="00FF1277"/>
    <w:rsid w:val="00FF2235"/>
    <w:rsid w:val="00FF2351"/>
    <w:rsid w:val="00FF26C6"/>
    <w:rsid w:val="00FF337F"/>
    <w:rsid w:val="00FF37F9"/>
    <w:rsid w:val="00FF3A47"/>
    <w:rsid w:val="00FF4B09"/>
    <w:rsid w:val="00FF632E"/>
    <w:rsid w:val="00FF77FB"/>
    <w:rsid w:val="00FF78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67D418F6"/>
  <w15:docId w15:val="{4EFE1B57-1A37-4ACB-9556-926EF03A5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B503F"/>
    <w:pPr>
      <w:tabs>
        <w:tab w:val="left" w:pos="-1440"/>
        <w:tab w:val="left" w:pos="-720"/>
        <w:tab w:val="left" w:pos="0"/>
        <w:tab w:val="left" w:pos="380"/>
      </w:tabs>
    </w:pPr>
    <w:rPr>
      <w:rFonts w:ascii="Verdana" w:hAnsi="Verdana"/>
    </w:rPr>
  </w:style>
  <w:style w:type="paragraph" w:styleId="Kop1">
    <w:name w:val="heading 1"/>
    <w:aliases w:val="Hoofdstuk"/>
    <w:basedOn w:val="Standaard"/>
    <w:next w:val="Standaard"/>
    <w:link w:val="Kop1Char"/>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aliases w:val="Paragraaf,Char,Subparagraaf Char"/>
    <w:basedOn w:val="Kop1"/>
    <w:next w:val="Standaard"/>
    <w:link w:val="Kop2Char"/>
    <w:qFormat/>
    <w:rsid w:val="007A3405"/>
    <w:pPr>
      <w:pageBreakBefore w:val="0"/>
      <w:numPr>
        <w:ilvl w:val="1"/>
      </w:numPr>
      <w:spacing w:before="240" w:after="120"/>
      <w:outlineLvl w:val="1"/>
    </w:pPr>
  </w:style>
  <w:style w:type="paragraph" w:styleId="Kop3">
    <w:name w:val="heading 3"/>
    <w:aliases w:val="Subparagraaf"/>
    <w:basedOn w:val="Kop2"/>
    <w:next w:val="Standaard"/>
    <w:link w:val="Kop3Char"/>
    <w:qFormat/>
    <w:rsid w:val="0086278B"/>
    <w:pPr>
      <w:numPr>
        <w:ilvl w:val="2"/>
      </w:numPr>
      <w:outlineLvl w:val="2"/>
    </w:pPr>
    <w:rPr>
      <w:b w:val="0"/>
      <w:spacing w:val="-2"/>
    </w:rPr>
  </w:style>
  <w:style w:type="paragraph" w:styleId="Kop4">
    <w:name w:val="heading 4"/>
    <w:basedOn w:val="Kop3"/>
    <w:next w:val="Standaard"/>
    <w:link w:val="Kop4Char"/>
    <w:qFormat/>
    <w:rsid w:val="0086278B"/>
    <w:pPr>
      <w:numPr>
        <w:ilvl w:val="3"/>
      </w:numPr>
      <w:outlineLvl w:val="3"/>
    </w:pPr>
    <w:rPr>
      <w:i/>
    </w:rPr>
  </w:style>
  <w:style w:type="paragraph" w:styleId="Kop5">
    <w:name w:val="heading 5"/>
    <w:aliases w:val="5e niveau"/>
    <w:basedOn w:val="Standaard"/>
    <w:next w:val="Standaard"/>
    <w:link w:val="Kop5Char"/>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link w:val="Kop6Char"/>
    <w:qFormat/>
    <w:rsid w:val="0086278B"/>
    <w:pPr>
      <w:numPr>
        <w:ilvl w:val="5"/>
      </w:numPr>
      <w:outlineLvl w:val="5"/>
    </w:pPr>
  </w:style>
  <w:style w:type="paragraph" w:styleId="Kop7">
    <w:name w:val="heading 7"/>
    <w:basedOn w:val="Kop1"/>
    <w:next w:val="Standaard"/>
    <w:link w:val="Kop7Char"/>
    <w:qFormat/>
    <w:rsid w:val="0086278B"/>
    <w:pPr>
      <w:numPr>
        <w:ilvl w:val="6"/>
      </w:numPr>
      <w:outlineLvl w:val="6"/>
    </w:pPr>
  </w:style>
  <w:style w:type="paragraph" w:styleId="Kop8">
    <w:name w:val="heading 8"/>
    <w:basedOn w:val="Standaard"/>
    <w:next w:val="Standaard"/>
    <w:link w:val="Kop8Char"/>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link w:val="Kop9Char"/>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AB503F"/>
    <w:pPr>
      <w:tabs>
        <w:tab w:val="center" w:pos="4536"/>
        <w:tab w:val="right" w:pos="9072"/>
      </w:tabs>
    </w:pPr>
    <w:rPr>
      <w:sz w:val="18"/>
    </w:rPr>
  </w:style>
  <w:style w:type="paragraph" w:styleId="Voettekst">
    <w:name w:val="footer"/>
    <w:basedOn w:val="Standaard"/>
    <w:link w:val="VoettekstChar"/>
    <w:uiPriority w:val="99"/>
    <w:rsid w:val="00AB503F"/>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AB503F"/>
    <w:pPr>
      <w:spacing w:line="200" w:lineRule="exact"/>
      <w:ind w:left="1503" w:hanging="1503"/>
    </w:pPr>
  </w:style>
  <w:style w:type="character" w:customStyle="1" w:styleId="BriefGegevensVariabel">
    <w:name w:val="BriefGegevensVariabel"/>
    <w:basedOn w:val="Standaardalinea-lettertype"/>
    <w:rsid w:val="00AB503F"/>
    <w:rPr>
      <w:rFonts w:ascii="Verdana" w:hAnsi="Verdana"/>
      <w:sz w:val="20"/>
    </w:rPr>
  </w:style>
  <w:style w:type="character" w:customStyle="1" w:styleId="BriefGegevensVast">
    <w:name w:val="BriefGegevensVast"/>
    <w:rsid w:val="00AB503F"/>
    <w:rPr>
      <w:rFonts w:ascii="Arial" w:hAnsi="Arial"/>
      <w:sz w:val="14"/>
    </w:rPr>
  </w:style>
  <w:style w:type="character" w:styleId="Paginanummer">
    <w:name w:val="page number"/>
    <w:basedOn w:val="Standaardalinea-lettertype"/>
    <w:rsid w:val="00AB503F"/>
  </w:style>
  <w:style w:type="paragraph" w:customStyle="1" w:styleId="StandaardMinuut">
    <w:name w:val="StandaardMinuut"/>
    <w:basedOn w:val="Koptekst"/>
    <w:rsid w:val="00AB503F"/>
    <w:pPr>
      <w:tabs>
        <w:tab w:val="clear" w:pos="0"/>
        <w:tab w:val="clear" w:pos="380"/>
        <w:tab w:val="clear" w:pos="4536"/>
        <w:tab w:val="clear" w:pos="9072"/>
      </w:tabs>
      <w:ind w:left="5812"/>
    </w:pPr>
  </w:style>
  <w:style w:type="table" w:styleId="Tabelraster">
    <w:name w:val="Table Grid"/>
    <w:basedOn w:val="Standaardtabel"/>
    <w:uiPriority w:val="59"/>
    <w:rsid w:val="00AB503F"/>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rsid w:val="007C65B1"/>
    <w:rPr>
      <w:rFonts w:ascii="Tahoma" w:hAnsi="Tahoma" w:cs="Tahoma"/>
      <w:sz w:val="16"/>
      <w:szCs w:val="16"/>
    </w:rPr>
  </w:style>
  <w:style w:type="character" w:customStyle="1" w:styleId="BallontekstChar">
    <w:name w:val="Ballontekst Char"/>
    <w:basedOn w:val="Standaardalinea-lettertype"/>
    <w:link w:val="Ballontekst"/>
    <w:uiPriority w:val="99"/>
    <w:rsid w:val="007C65B1"/>
    <w:rPr>
      <w:rFonts w:ascii="Tahoma" w:hAnsi="Tahoma" w:cs="Tahoma"/>
      <w:sz w:val="16"/>
      <w:szCs w:val="16"/>
      <w:lang w:val="nl"/>
    </w:rPr>
  </w:style>
  <w:style w:type="paragraph" w:styleId="Inhopg4">
    <w:name w:val="toc 4"/>
    <w:basedOn w:val="Standaard"/>
    <w:next w:val="Standaard"/>
    <w:autoRedefine/>
    <w:uiPriority w:val="39"/>
    <w:rsid w:val="00F16C95"/>
    <w:pPr>
      <w:tabs>
        <w:tab w:val="clear" w:pos="-1440"/>
        <w:tab w:val="clear" w:pos="-720"/>
        <w:tab w:val="clear" w:pos="0"/>
        <w:tab w:val="clear" w:pos="380"/>
      </w:tabs>
      <w:spacing w:after="100"/>
      <w:ind w:left="600"/>
    </w:pPr>
  </w:style>
  <w:style w:type="paragraph" w:styleId="Inhopg5">
    <w:name w:val="toc 5"/>
    <w:basedOn w:val="Standaard"/>
    <w:next w:val="Standaard"/>
    <w:autoRedefine/>
    <w:uiPriority w:val="39"/>
    <w:rsid w:val="000C5B6D"/>
    <w:pPr>
      <w:tabs>
        <w:tab w:val="clear" w:pos="-1440"/>
        <w:tab w:val="clear" w:pos="-720"/>
        <w:tab w:val="clear" w:pos="0"/>
        <w:tab w:val="clear" w:pos="380"/>
      </w:tabs>
      <w:spacing w:after="100"/>
      <w:ind w:left="800"/>
    </w:pPr>
  </w:style>
  <w:style w:type="paragraph" w:styleId="Ondertitel">
    <w:name w:val="Subtitle"/>
    <w:basedOn w:val="Standaard"/>
    <w:next w:val="Standaard"/>
    <w:link w:val="OndertitelChar"/>
    <w:qFormat/>
    <w:rsid w:val="00C033A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C033A4"/>
    <w:rPr>
      <w:rFonts w:asciiTheme="majorHAnsi" w:eastAsiaTheme="majorEastAsia" w:hAnsiTheme="majorHAnsi" w:cstheme="majorBidi"/>
      <w:i/>
      <w:iCs/>
      <w:color w:val="4F81BD" w:themeColor="accent1"/>
      <w:spacing w:val="15"/>
      <w:sz w:val="24"/>
      <w:szCs w:val="24"/>
    </w:rPr>
  </w:style>
  <w:style w:type="paragraph" w:styleId="Inhopg8">
    <w:name w:val="toc 8"/>
    <w:basedOn w:val="Standaard"/>
    <w:next w:val="Standaard"/>
    <w:autoRedefine/>
    <w:uiPriority w:val="39"/>
    <w:unhideWhenUsed/>
    <w:rsid w:val="00167260"/>
    <w:pPr>
      <w:tabs>
        <w:tab w:val="clear" w:pos="-1440"/>
        <w:tab w:val="clear" w:pos="-720"/>
        <w:tab w:val="clear" w:pos="0"/>
        <w:tab w:val="clear" w:pos="380"/>
      </w:tabs>
      <w:spacing w:after="100" w:line="276"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167260"/>
    <w:pPr>
      <w:tabs>
        <w:tab w:val="clear" w:pos="-1440"/>
        <w:tab w:val="clear" w:pos="-720"/>
        <w:tab w:val="clear" w:pos="0"/>
        <w:tab w:val="clear" w:pos="380"/>
      </w:tabs>
      <w:spacing w:after="100" w:line="276" w:lineRule="auto"/>
      <w:ind w:left="1760"/>
    </w:pPr>
    <w:rPr>
      <w:rFonts w:asciiTheme="minorHAnsi" w:eastAsiaTheme="minorEastAsia" w:hAnsiTheme="minorHAnsi" w:cstheme="minorBidi"/>
      <w:sz w:val="22"/>
      <w:szCs w:val="22"/>
    </w:rPr>
  </w:style>
  <w:style w:type="numbering" w:customStyle="1" w:styleId="Opsomming">
    <w:name w:val="Opsomming"/>
    <w:basedOn w:val="Geenlijst"/>
    <w:rsid w:val="002E49E1"/>
    <w:pPr>
      <w:numPr>
        <w:numId w:val="2"/>
      </w:numPr>
    </w:pPr>
  </w:style>
  <w:style w:type="character" w:styleId="Verwijzingopmerking">
    <w:name w:val="annotation reference"/>
    <w:basedOn w:val="Standaardalinea-lettertype"/>
    <w:unhideWhenUsed/>
    <w:rsid w:val="002E49E1"/>
    <w:rPr>
      <w:sz w:val="16"/>
      <w:szCs w:val="16"/>
      <w:lang w:val="nl-NL"/>
    </w:rPr>
  </w:style>
  <w:style w:type="paragraph" w:styleId="Tekstopmerking">
    <w:name w:val="annotation text"/>
    <w:basedOn w:val="Standaard"/>
    <w:link w:val="TekstopmerkingChar"/>
    <w:unhideWhenUsed/>
    <w:rsid w:val="002E49E1"/>
    <w:pPr>
      <w:tabs>
        <w:tab w:val="clear" w:pos="-1440"/>
        <w:tab w:val="clear" w:pos="-720"/>
        <w:tab w:val="clear" w:pos="0"/>
        <w:tab w:val="clear" w:pos="380"/>
      </w:tabs>
      <w:suppressAutoHyphens/>
    </w:pPr>
    <w:rPr>
      <w:rFonts w:ascii="Segoe UI" w:hAnsi="Segoe UI"/>
    </w:rPr>
  </w:style>
  <w:style w:type="character" w:customStyle="1" w:styleId="TekstopmerkingChar">
    <w:name w:val="Tekst opmerking Char"/>
    <w:basedOn w:val="Standaardalinea-lettertype"/>
    <w:link w:val="Tekstopmerking"/>
    <w:rsid w:val="002E49E1"/>
    <w:rPr>
      <w:rFonts w:ascii="Segoe UI" w:hAnsi="Segoe UI"/>
    </w:rPr>
  </w:style>
  <w:style w:type="paragraph" w:styleId="Onderwerpvanopmerking">
    <w:name w:val="annotation subject"/>
    <w:basedOn w:val="Tekstopmerking"/>
    <w:next w:val="Tekstopmerking"/>
    <w:link w:val="OnderwerpvanopmerkingChar"/>
    <w:uiPriority w:val="99"/>
    <w:semiHidden/>
    <w:unhideWhenUsed/>
    <w:rsid w:val="002E49E1"/>
    <w:pPr>
      <w:tabs>
        <w:tab w:val="left" w:pos="-1440"/>
        <w:tab w:val="left" w:pos="-720"/>
        <w:tab w:val="left" w:pos="0"/>
        <w:tab w:val="left" w:pos="380"/>
      </w:tabs>
      <w:suppressAutoHyphens w:val="0"/>
    </w:pPr>
    <w:rPr>
      <w:rFonts w:ascii="Verdana" w:hAnsi="Verdana"/>
      <w:b/>
      <w:bCs/>
    </w:rPr>
  </w:style>
  <w:style w:type="character" w:customStyle="1" w:styleId="OnderwerpvanopmerkingChar">
    <w:name w:val="Onderwerp van opmerking Char"/>
    <w:basedOn w:val="TekstopmerkingChar"/>
    <w:link w:val="Onderwerpvanopmerking"/>
    <w:uiPriority w:val="99"/>
    <w:semiHidden/>
    <w:rsid w:val="002E49E1"/>
    <w:rPr>
      <w:rFonts w:ascii="Verdana" w:hAnsi="Verdana"/>
      <w:b/>
      <w:bCs/>
    </w:rPr>
  </w:style>
  <w:style w:type="paragraph" w:styleId="Bijschrift">
    <w:name w:val="caption"/>
    <w:basedOn w:val="Standaard"/>
    <w:next w:val="Standaard"/>
    <w:qFormat/>
    <w:rsid w:val="00A1377C"/>
    <w:pPr>
      <w:keepNext/>
      <w:keepLines/>
      <w:tabs>
        <w:tab w:val="clear" w:pos="-1440"/>
        <w:tab w:val="clear" w:pos="-720"/>
        <w:tab w:val="clear" w:pos="0"/>
        <w:tab w:val="clear" w:pos="380"/>
        <w:tab w:val="left" w:pos="1021"/>
        <w:tab w:val="left" w:pos="1134"/>
        <w:tab w:val="left" w:pos="1247"/>
        <w:tab w:val="left" w:pos="1588"/>
        <w:tab w:val="left" w:pos="1701"/>
      </w:tabs>
      <w:suppressAutoHyphens/>
      <w:spacing w:line="252" w:lineRule="exact"/>
      <w:ind w:left="1588" w:hanging="1588"/>
    </w:pPr>
    <w:rPr>
      <w:rFonts w:ascii="Segoe UI" w:hAnsi="Segoe UI"/>
      <w:color w:val="005D76"/>
      <w:sz w:val="15"/>
    </w:rPr>
  </w:style>
  <w:style w:type="paragraph" w:customStyle="1" w:styleId="Tabelkopje">
    <w:name w:val="Tabelkopje"/>
    <w:basedOn w:val="Standaard"/>
    <w:next w:val="Tabeltekst"/>
    <w:rsid w:val="00A1377C"/>
    <w:pPr>
      <w:tabs>
        <w:tab w:val="clear" w:pos="-1440"/>
        <w:tab w:val="clear" w:pos="-720"/>
        <w:tab w:val="clear" w:pos="0"/>
        <w:tab w:val="clear" w:pos="380"/>
      </w:tabs>
      <w:suppressAutoHyphens/>
      <w:spacing w:line="210" w:lineRule="atLeast"/>
    </w:pPr>
    <w:rPr>
      <w:rFonts w:ascii="Segoe UI Semibold" w:hAnsi="Segoe UI Semibold"/>
      <w:color w:val="005D76"/>
      <w:sz w:val="15"/>
    </w:rPr>
  </w:style>
  <w:style w:type="paragraph" w:customStyle="1" w:styleId="Tabeltekst">
    <w:name w:val="Tabeltekst"/>
    <w:basedOn w:val="Standaard"/>
    <w:rsid w:val="00A1377C"/>
    <w:pPr>
      <w:tabs>
        <w:tab w:val="clear" w:pos="-1440"/>
        <w:tab w:val="clear" w:pos="-720"/>
        <w:tab w:val="clear" w:pos="0"/>
        <w:tab w:val="clear" w:pos="380"/>
      </w:tabs>
      <w:suppressAutoHyphens/>
      <w:spacing w:line="210" w:lineRule="atLeast"/>
    </w:pPr>
    <w:rPr>
      <w:rFonts w:ascii="Segoe UI" w:hAnsi="Segoe UI"/>
      <w:color w:val="005D76"/>
      <w:sz w:val="15"/>
      <w:szCs w:val="24"/>
    </w:rPr>
  </w:style>
  <w:style w:type="paragraph" w:styleId="Lijstalinea">
    <w:name w:val="List Paragraph"/>
    <w:basedOn w:val="Standaard"/>
    <w:uiPriority w:val="34"/>
    <w:qFormat/>
    <w:rsid w:val="0093126D"/>
    <w:pPr>
      <w:ind w:left="720"/>
      <w:contextualSpacing/>
    </w:pPr>
  </w:style>
  <w:style w:type="paragraph" w:styleId="Revisie">
    <w:name w:val="Revision"/>
    <w:hidden/>
    <w:uiPriority w:val="99"/>
    <w:semiHidden/>
    <w:rsid w:val="00966641"/>
    <w:rPr>
      <w:rFonts w:ascii="Verdana" w:hAnsi="Verdana"/>
    </w:rPr>
  </w:style>
  <w:style w:type="paragraph" w:customStyle="1" w:styleId="StandaardKienStijl">
    <w:name w:val="Standaard KienStijl"/>
    <w:link w:val="StandaardKienStijlChar"/>
    <w:qFormat/>
    <w:rsid w:val="00C22529"/>
    <w:pPr>
      <w:spacing w:before="200" w:after="200" w:line="276" w:lineRule="auto"/>
    </w:pPr>
    <w:rPr>
      <w:rFonts w:asciiTheme="minorHAnsi" w:eastAsia="Calibri" w:hAnsiTheme="minorHAnsi"/>
      <w:lang w:eastAsia="en-US"/>
    </w:rPr>
  </w:style>
  <w:style w:type="character" w:customStyle="1" w:styleId="StandaardKienStijlChar">
    <w:name w:val="Standaard KienStijl Char"/>
    <w:basedOn w:val="Standaardalinea-lettertype"/>
    <w:link w:val="StandaardKienStijl"/>
    <w:rsid w:val="00C22529"/>
    <w:rPr>
      <w:rFonts w:asciiTheme="minorHAnsi" w:eastAsia="Calibri" w:hAnsiTheme="minorHAnsi"/>
      <w:lang w:eastAsia="en-US"/>
    </w:rPr>
  </w:style>
  <w:style w:type="paragraph" w:customStyle="1" w:styleId="Default">
    <w:name w:val="Default"/>
    <w:rsid w:val="004357FE"/>
    <w:pPr>
      <w:autoSpaceDE w:val="0"/>
      <w:autoSpaceDN w:val="0"/>
      <w:adjustRightInd w:val="0"/>
    </w:pPr>
    <w:rPr>
      <w:rFonts w:ascii="Verdana" w:hAnsi="Verdana" w:cs="Verdana"/>
      <w:color w:val="000000"/>
      <w:sz w:val="24"/>
      <w:szCs w:val="24"/>
    </w:rPr>
  </w:style>
  <w:style w:type="paragraph" w:styleId="Plattetekst">
    <w:name w:val="Body Text"/>
    <w:basedOn w:val="Standaard"/>
    <w:link w:val="PlattetekstChar"/>
    <w:uiPriority w:val="99"/>
    <w:unhideWhenUsed/>
    <w:rsid w:val="00677D7E"/>
    <w:pPr>
      <w:tabs>
        <w:tab w:val="clear" w:pos="-1440"/>
        <w:tab w:val="clear" w:pos="-720"/>
        <w:tab w:val="clear" w:pos="0"/>
        <w:tab w:val="clear" w:pos="380"/>
      </w:tabs>
      <w:spacing w:after="120" w:line="276" w:lineRule="auto"/>
    </w:pPr>
    <w:rPr>
      <w:rFonts w:eastAsiaTheme="minorHAnsi" w:cstheme="minorBidi"/>
      <w:szCs w:val="22"/>
      <w:lang w:eastAsia="en-US"/>
    </w:rPr>
  </w:style>
  <w:style w:type="character" w:customStyle="1" w:styleId="PlattetekstChar">
    <w:name w:val="Platte tekst Char"/>
    <w:basedOn w:val="Standaardalinea-lettertype"/>
    <w:link w:val="Plattetekst"/>
    <w:uiPriority w:val="99"/>
    <w:rsid w:val="00677D7E"/>
    <w:rPr>
      <w:rFonts w:ascii="Verdana" w:eastAsiaTheme="minorHAnsi" w:hAnsi="Verdana" w:cstheme="minorBidi"/>
      <w:szCs w:val="22"/>
      <w:lang w:eastAsia="en-US"/>
    </w:rPr>
  </w:style>
  <w:style w:type="character" w:customStyle="1" w:styleId="Kop2Char">
    <w:name w:val="Kop 2 Char"/>
    <w:aliases w:val="Paragraaf Char,Char Char,Subparagraaf Char Char"/>
    <w:basedOn w:val="Standaardalinea-lettertype"/>
    <w:link w:val="Kop2"/>
    <w:rsid w:val="001C4C77"/>
    <w:rPr>
      <w:rFonts w:ascii="Verdana" w:hAnsi="Verdana"/>
      <w:b/>
      <w:kern w:val="28"/>
    </w:rPr>
  </w:style>
  <w:style w:type="paragraph" w:customStyle="1" w:styleId="nummering1">
    <w:name w:val="nummering 1"/>
    <w:basedOn w:val="Standaard"/>
    <w:rsid w:val="00970107"/>
    <w:pPr>
      <w:tabs>
        <w:tab w:val="clear" w:pos="-1440"/>
        <w:tab w:val="clear" w:pos="-720"/>
        <w:tab w:val="clear" w:pos="0"/>
        <w:tab w:val="clear" w:pos="380"/>
      </w:tabs>
      <w:spacing w:line="252" w:lineRule="atLeast"/>
      <w:jc w:val="both"/>
    </w:pPr>
    <w:rPr>
      <w:rFonts w:ascii="Arial" w:hAnsi="Arial"/>
      <w:sz w:val="21"/>
    </w:rPr>
  </w:style>
  <w:style w:type="character" w:customStyle="1" w:styleId="Kop1Char">
    <w:name w:val="Kop 1 Char"/>
    <w:aliases w:val="Hoofdstuk Char"/>
    <w:basedOn w:val="Standaardalinea-lettertype"/>
    <w:link w:val="Kop1"/>
    <w:rsid w:val="00136F27"/>
    <w:rPr>
      <w:rFonts w:ascii="Verdana" w:hAnsi="Verdana"/>
      <w:b/>
      <w:kern w:val="28"/>
    </w:rPr>
  </w:style>
  <w:style w:type="character" w:customStyle="1" w:styleId="Kop3Char">
    <w:name w:val="Kop 3 Char"/>
    <w:aliases w:val="Subparagraaf Char1"/>
    <w:basedOn w:val="Standaardalinea-lettertype"/>
    <w:link w:val="Kop3"/>
    <w:rsid w:val="00136F27"/>
    <w:rPr>
      <w:rFonts w:ascii="Verdana" w:hAnsi="Verdana"/>
      <w:spacing w:val="-2"/>
      <w:kern w:val="28"/>
    </w:rPr>
  </w:style>
  <w:style w:type="character" w:customStyle="1" w:styleId="Kop4Char">
    <w:name w:val="Kop 4 Char"/>
    <w:basedOn w:val="Standaardalinea-lettertype"/>
    <w:link w:val="Kop4"/>
    <w:rsid w:val="00136F27"/>
    <w:rPr>
      <w:rFonts w:ascii="Verdana" w:hAnsi="Verdana"/>
      <w:i/>
      <w:spacing w:val="-2"/>
      <w:kern w:val="28"/>
    </w:rPr>
  </w:style>
  <w:style w:type="character" w:customStyle="1" w:styleId="Kop5Char">
    <w:name w:val="Kop 5 Char"/>
    <w:aliases w:val="5e niveau Char"/>
    <w:basedOn w:val="Standaardalinea-lettertype"/>
    <w:link w:val="Kop5"/>
    <w:rsid w:val="00136F27"/>
    <w:rPr>
      <w:rFonts w:ascii="Arial" w:hAnsi="Arial"/>
    </w:rPr>
  </w:style>
  <w:style w:type="character" w:customStyle="1" w:styleId="Kop6Char">
    <w:name w:val="Kop 6 Char"/>
    <w:basedOn w:val="Standaardalinea-lettertype"/>
    <w:link w:val="Kop6"/>
    <w:rsid w:val="00136F27"/>
    <w:rPr>
      <w:rFonts w:ascii="Verdana" w:hAnsi="Verdana"/>
      <w:b/>
      <w:kern w:val="28"/>
    </w:rPr>
  </w:style>
  <w:style w:type="character" w:customStyle="1" w:styleId="Kop7Char">
    <w:name w:val="Kop 7 Char"/>
    <w:basedOn w:val="Standaardalinea-lettertype"/>
    <w:link w:val="Kop7"/>
    <w:rsid w:val="00136F27"/>
    <w:rPr>
      <w:rFonts w:ascii="Verdana" w:hAnsi="Verdana"/>
      <w:b/>
      <w:kern w:val="28"/>
    </w:rPr>
  </w:style>
  <w:style w:type="character" w:customStyle="1" w:styleId="Kop8Char">
    <w:name w:val="Kop 8 Char"/>
    <w:basedOn w:val="Standaardalinea-lettertype"/>
    <w:link w:val="Kop8"/>
    <w:rsid w:val="00136F27"/>
    <w:rPr>
      <w:rFonts w:ascii="Arial" w:hAnsi="Arial"/>
      <w:i/>
    </w:rPr>
  </w:style>
  <w:style w:type="character" w:customStyle="1" w:styleId="Kop9Char">
    <w:name w:val="Kop 9 Char"/>
    <w:basedOn w:val="Standaardalinea-lettertype"/>
    <w:link w:val="Kop9"/>
    <w:rsid w:val="00136F27"/>
    <w:rPr>
      <w:rFonts w:ascii="Arial" w:hAnsi="Arial"/>
      <w:b/>
      <w:i/>
      <w:sz w:val="18"/>
    </w:rPr>
  </w:style>
  <w:style w:type="character" w:styleId="Hyperlink">
    <w:name w:val="Hyperlink"/>
    <w:basedOn w:val="Standaardalinea-lettertype"/>
    <w:rsid w:val="00136F27"/>
    <w:rPr>
      <w:color w:val="0000FF" w:themeColor="hyperlink"/>
      <w:u w:val="single"/>
    </w:rPr>
  </w:style>
  <w:style w:type="character" w:customStyle="1" w:styleId="KoptekstChar">
    <w:name w:val="Koptekst Char"/>
    <w:basedOn w:val="Standaardalinea-lettertype"/>
    <w:link w:val="Koptekst"/>
    <w:uiPriority w:val="99"/>
    <w:rsid w:val="00136F27"/>
    <w:rPr>
      <w:rFonts w:ascii="Verdana" w:hAnsi="Verdana"/>
      <w:sz w:val="18"/>
    </w:rPr>
  </w:style>
  <w:style w:type="character" w:customStyle="1" w:styleId="VoettekstChar">
    <w:name w:val="Voettekst Char"/>
    <w:basedOn w:val="Standaardalinea-lettertype"/>
    <w:link w:val="Voettekst"/>
    <w:uiPriority w:val="99"/>
    <w:rsid w:val="00136F27"/>
    <w:rPr>
      <w:rFonts w:ascii="Verdana" w:hAnsi="Verdana"/>
    </w:rPr>
  </w:style>
  <w:style w:type="character" w:styleId="Intensieveverwijzing">
    <w:name w:val="Intense Reference"/>
    <w:basedOn w:val="Standaardalinea-lettertype"/>
    <w:uiPriority w:val="32"/>
    <w:qFormat/>
    <w:rsid w:val="001A3A8A"/>
    <w:rPr>
      <w:b/>
      <w:bCs/>
      <w:smallCaps/>
      <w:color w:val="4F81BD" w:themeColor="accent1"/>
      <w:spacing w:val="5"/>
    </w:rPr>
  </w:style>
  <w:style w:type="character" w:styleId="Nadruk">
    <w:name w:val="Emphasis"/>
    <w:basedOn w:val="Standaardalinea-lettertype"/>
    <w:qFormat/>
    <w:rsid w:val="001A3A8A"/>
    <w:rPr>
      <w:i/>
      <w:iCs/>
    </w:rPr>
  </w:style>
  <w:style w:type="character" w:styleId="Onopgelostemelding">
    <w:name w:val="Unresolved Mention"/>
    <w:basedOn w:val="Standaardalinea-lettertype"/>
    <w:uiPriority w:val="99"/>
    <w:semiHidden/>
    <w:unhideWhenUsed/>
    <w:rsid w:val="00EA02E1"/>
    <w:rPr>
      <w:color w:val="605E5C"/>
      <w:shd w:val="clear" w:color="auto" w:fill="E1DFDD"/>
    </w:rPr>
  </w:style>
  <w:style w:type="character" w:customStyle="1" w:styleId="fontstyle01">
    <w:name w:val="fontstyle01"/>
    <w:basedOn w:val="Standaardalinea-lettertype"/>
    <w:rsid w:val="005105AA"/>
    <w:rPr>
      <w:rFonts w:ascii="Verdana" w:hAnsi="Verdana" w:hint="default"/>
      <w:b w:val="0"/>
      <w:bCs w:val="0"/>
      <w:i w:val="0"/>
      <w:iCs w:val="0"/>
      <w:color w:val="000000"/>
      <w:sz w:val="20"/>
      <w:szCs w:val="20"/>
    </w:rPr>
  </w:style>
  <w:style w:type="paragraph" w:styleId="Geenafstand">
    <w:name w:val="No Spacing"/>
    <w:uiPriority w:val="1"/>
    <w:qFormat/>
    <w:rsid w:val="00B9073A"/>
    <w:rPr>
      <w:rFonts w:ascii="Verdana" w:eastAsiaTheme="minorHAnsi" w:hAnsi="Verdana" w:cstheme="minorBidi"/>
      <w:szCs w:val="22"/>
      <w:lang w:eastAsia="en-US"/>
    </w:rPr>
  </w:style>
  <w:style w:type="character" w:styleId="GevolgdeHyperlink">
    <w:name w:val="FollowedHyperlink"/>
    <w:basedOn w:val="Standaardalinea-lettertype"/>
    <w:semiHidden/>
    <w:unhideWhenUsed/>
    <w:rsid w:val="001735C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4981">
      <w:bodyDiv w:val="1"/>
      <w:marLeft w:val="0"/>
      <w:marRight w:val="0"/>
      <w:marTop w:val="0"/>
      <w:marBottom w:val="0"/>
      <w:divBdr>
        <w:top w:val="none" w:sz="0" w:space="0" w:color="auto"/>
        <w:left w:val="none" w:sz="0" w:space="0" w:color="auto"/>
        <w:bottom w:val="none" w:sz="0" w:space="0" w:color="auto"/>
        <w:right w:val="none" w:sz="0" w:space="0" w:color="auto"/>
      </w:divBdr>
    </w:div>
    <w:div w:id="20447840">
      <w:bodyDiv w:val="1"/>
      <w:marLeft w:val="0"/>
      <w:marRight w:val="0"/>
      <w:marTop w:val="0"/>
      <w:marBottom w:val="0"/>
      <w:divBdr>
        <w:top w:val="none" w:sz="0" w:space="0" w:color="auto"/>
        <w:left w:val="none" w:sz="0" w:space="0" w:color="auto"/>
        <w:bottom w:val="none" w:sz="0" w:space="0" w:color="auto"/>
        <w:right w:val="none" w:sz="0" w:space="0" w:color="auto"/>
      </w:divBdr>
    </w:div>
    <w:div w:id="149061334">
      <w:bodyDiv w:val="1"/>
      <w:marLeft w:val="0"/>
      <w:marRight w:val="0"/>
      <w:marTop w:val="0"/>
      <w:marBottom w:val="0"/>
      <w:divBdr>
        <w:top w:val="none" w:sz="0" w:space="0" w:color="auto"/>
        <w:left w:val="none" w:sz="0" w:space="0" w:color="auto"/>
        <w:bottom w:val="none" w:sz="0" w:space="0" w:color="auto"/>
        <w:right w:val="none" w:sz="0" w:space="0" w:color="auto"/>
      </w:divBdr>
    </w:div>
    <w:div w:id="149370022">
      <w:bodyDiv w:val="1"/>
      <w:marLeft w:val="0"/>
      <w:marRight w:val="0"/>
      <w:marTop w:val="0"/>
      <w:marBottom w:val="0"/>
      <w:divBdr>
        <w:top w:val="none" w:sz="0" w:space="0" w:color="auto"/>
        <w:left w:val="none" w:sz="0" w:space="0" w:color="auto"/>
        <w:bottom w:val="none" w:sz="0" w:space="0" w:color="auto"/>
        <w:right w:val="none" w:sz="0" w:space="0" w:color="auto"/>
      </w:divBdr>
    </w:div>
    <w:div w:id="176231918">
      <w:bodyDiv w:val="1"/>
      <w:marLeft w:val="0"/>
      <w:marRight w:val="0"/>
      <w:marTop w:val="0"/>
      <w:marBottom w:val="0"/>
      <w:divBdr>
        <w:top w:val="none" w:sz="0" w:space="0" w:color="auto"/>
        <w:left w:val="none" w:sz="0" w:space="0" w:color="auto"/>
        <w:bottom w:val="none" w:sz="0" w:space="0" w:color="auto"/>
        <w:right w:val="none" w:sz="0" w:space="0" w:color="auto"/>
      </w:divBdr>
    </w:div>
    <w:div w:id="205994006">
      <w:bodyDiv w:val="1"/>
      <w:marLeft w:val="0"/>
      <w:marRight w:val="0"/>
      <w:marTop w:val="0"/>
      <w:marBottom w:val="0"/>
      <w:divBdr>
        <w:top w:val="none" w:sz="0" w:space="0" w:color="auto"/>
        <w:left w:val="none" w:sz="0" w:space="0" w:color="auto"/>
        <w:bottom w:val="none" w:sz="0" w:space="0" w:color="auto"/>
        <w:right w:val="none" w:sz="0" w:space="0" w:color="auto"/>
      </w:divBdr>
    </w:div>
    <w:div w:id="235946316">
      <w:bodyDiv w:val="1"/>
      <w:marLeft w:val="0"/>
      <w:marRight w:val="0"/>
      <w:marTop w:val="0"/>
      <w:marBottom w:val="0"/>
      <w:divBdr>
        <w:top w:val="none" w:sz="0" w:space="0" w:color="auto"/>
        <w:left w:val="none" w:sz="0" w:space="0" w:color="auto"/>
        <w:bottom w:val="none" w:sz="0" w:space="0" w:color="auto"/>
        <w:right w:val="none" w:sz="0" w:space="0" w:color="auto"/>
      </w:divBdr>
    </w:div>
    <w:div w:id="267785529">
      <w:bodyDiv w:val="1"/>
      <w:marLeft w:val="0"/>
      <w:marRight w:val="0"/>
      <w:marTop w:val="0"/>
      <w:marBottom w:val="0"/>
      <w:divBdr>
        <w:top w:val="none" w:sz="0" w:space="0" w:color="auto"/>
        <w:left w:val="none" w:sz="0" w:space="0" w:color="auto"/>
        <w:bottom w:val="none" w:sz="0" w:space="0" w:color="auto"/>
        <w:right w:val="none" w:sz="0" w:space="0" w:color="auto"/>
      </w:divBdr>
    </w:div>
    <w:div w:id="308479953">
      <w:bodyDiv w:val="1"/>
      <w:marLeft w:val="0"/>
      <w:marRight w:val="0"/>
      <w:marTop w:val="0"/>
      <w:marBottom w:val="0"/>
      <w:divBdr>
        <w:top w:val="none" w:sz="0" w:space="0" w:color="auto"/>
        <w:left w:val="none" w:sz="0" w:space="0" w:color="auto"/>
        <w:bottom w:val="none" w:sz="0" w:space="0" w:color="auto"/>
        <w:right w:val="none" w:sz="0" w:space="0" w:color="auto"/>
      </w:divBdr>
    </w:div>
    <w:div w:id="323826569">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414131287">
      <w:bodyDiv w:val="1"/>
      <w:marLeft w:val="0"/>
      <w:marRight w:val="0"/>
      <w:marTop w:val="0"/>
      <w:marBottom w:val="0"/>
      <w:divBdr>
        <w:top w:val="none" w:sz="0" w:space="0" w:color="auto"/>
        <w:left w:val="none" w:sz="0" w:space="0" w:color="auto"/>
        <w:bottom w:val="none" w:sz="0" w:space="0" w:color="auto"/>
        <w:right w:val="none" w:sz="0" w:space="0" w:color="auto"/>
      </w:divBdr>
    </w:div>
    <w:div w:id="463040864">
      <w:bodyDiv w:val="1"/>
      <w:marLeft w:val="0"/>
      <w:marRight w:val="0"/>
      <w:marTop w:val="0"/>
      <w:marBottom w:val="0"/>
      <w:divBdr>
        <w:top w:val="none" w:sz="0" w:space="0" w:color="auto"/>
        <w:left w:val="none" w:sz="0" w:space="0" w:color="auto"/>
        <w:bottom w:val="none" w:sz="0" w:space="0" w:color="auto"/>
        <w:right w:val="none" w:sz="0" w:space="0" w:color="auto"/>
      </w:divBdr>
    </w:div>
    <w:div w:id="567422610">
      <w:bodyDiv w:val="1"/>
      <w:marLeft w:val="0"/>
      <w:marRight w:val="0"/>
      <w:marTop w:val="0"/>
      <w:marBottom w:val="0"/>
      <w:divBdr>
        <w:top w:val="none" w:sz="0" w:space="0" w:color="auto"/>
        <w:left w:val="none" w:sz="0" w:space="0" w:color="auto"/>
        <w:bottom w:val="none" w:sz="0" w:space="0" w:color="auto"/>
        <w:right w:val="none" w:sz="0" w:space="0" w:color="auto"/>
      </w:divBdr>
    </w:div>
    <w:div w:id="601496824">
      <w:bodyDiv w:val="1"/>
      <w:marLeft w:val="0"/>
      <w:marRight w:val="0"/>
      <w:marTop w:val="0"/>
      <w:marBottom w:val="0"/>
      <w:divBdr>
        <w:top w:val="none" w:sz="0" w:space="0" w:color="auto"/>
        <w:left w:val="none" w:sz="0" w:space="0" w:color="auto"/>
        <w:bottom w:val="none" w:sz="0" w:space="0" w:color="auto"/>
        <w:right w:val="none" w:sz="0" w:space="0" w:color="auto"/>
      </w:divBdr>
    </w:div>
    <w:div w:id="612439895">
      <w:bodyDiv w:val="1"/>
      <w:marLeft w:val="0"/>
      <w:marRight w:val="0"/>
      <w:marTop w:val="0"/>
      <w:marBottom w:val="0"/>
      <w:divBdr>
        <w:top w:val="none" w:sz="0" w:space="0" w:color="auto"/>
        <w:left w:val="none" w:sz="0" w:space="0" w:color="auto"/>
        <w:bottom w:val="none" w:sz="0" w:space="0" w:color="auto"/>
        <w:right w:val="none" w:sz="0" w:space="0" w:color="auto"/>
      </w:divBdr>
    </w:div>
    <w:div w:id="641927240">
      <w:bodyDiv w:val="1"/>
      <w:marLeft w:val="0"/>
      <w:marRight w:val="0"/>
      <w:marTop w:val="0"/>
      <w:marBottom w:val="0"/>
      <w:divBdr>
        <w:top w:val="none" w:sz="0" w:space="0" w:color="auto"/>
        <w:left w:val="none" w:sz="0" w:space="0" w:color="auto"/>
        <w:bottom w:val="none" w:sz="0" w:space="0" w:color="auto"/>
        <w:right w:val="none" w:sz="0" w:space="0" w:color="auto"/>
      </w:divBdr>
    </w:div>
    <w:div w:id="693652274">
      <w:bodyDiv w:val="1"/>
      <w:marLeft w:val="0"/>
      <w:marRight w:val="0"/>
      <w:marTop w:val="0"/>
      <w:marBottom w:val="0"/>
      <w:divBdr>
        <w:top w:val="none" w:sz="0" w:space="0" w:color="auto"/>
        <w:left w:val="none" w:sz="0" w:space="0" w:color="auto"/>
        <w:bottom w:val="none" w:sz="0" w:space="0" w:color="auto"/>
        <w:right w:val="none" w:sz="0" w:space="0" w:color="auto"/>
      </w:divBdr>
    </w:div>
    <w:div w:id="707489059">
      <w:bodyDiv w:val="1"/>
      <w:marLeft w:val="0"/>
      <w:marRight w:val="0"/>
      <w:marTop w:val="0"/>
      <w:marBottom w:val="0"/>
      <w:divBdr>
        <w:top w:val="none" w:sz="0" w:space="0" w:color="auto"/>
        <w:left w:val="none" w:sz="0" w:space="0" w:color="auto"/>
        <w:bottom w:val="none" w:sz="0" w:space="0" w:color="auto"/>
        <w:right w:val="none" w:sz="0" w:space="0" w:color="auto"/>
      </w:divBdr>
    </w:div>
    <w:div w:id="768083085">
      <w:bodyDiv w:val="1"/>
      <w:marLeft w:val="0"/>
      <w:marRight w:val="0"/>
      <w:marTop w:val="0"/>
      <w:marBottom w:val="0"/>
      <w:divBdr>
        <w:top w:val="none" w:sz="0" w:space="0" w:color="auto"/>
        <w:left w:val="none" w:sz="0" w:space="0" w:color="auto"/>
        <w:bottom w:val="none" w:sz="0" w:space="0" w:color="auto"/>
        <w:right w:val="none" w:sz="0" w:space="0" w:color="auto"/>
      </w:divBdr>
    </w:div>
    <w:div w:id="787700951">
      <w:bodyDiv w:val="1"/>
      <w:marLeft w:val="0"/>
      <w:marRight w:val="0"/>
      <w:marTop w:val="0"/>
      <w:marBottom w:val="0"/>
      <w:divBdr>
        <w:top w:val="none" w:sz="0" w:space="0" w:color="auto"/>
        <w:left w:val="none" w:sz="0" w:space="0" w:color="auto"/>
        <w:bottom w:val="none" w:sz="0" w:space="0" w:color="auto"/>
        <w:right w:val="none" w:sz="0" w:space="0" w:color="auto"/>
      </w:divBdr>
    </w:div>
    <w:div w:id="851723560">
      <w:bodyDiv w:val="1"/>
      <w:marLeft w:val="0"/>
      <w:marRight w:val="0"/>
      <w:marTop w:val="0"/>
      <w:marBottom w:val="0"/>
      <w:divBdr>
        <w:top w:val="none" w:sz="0" w:space="0" w:color="auto"/>
        <w:left w:val="none" w:sz="0" w:space="0" w:color="auto"/>
        <w:bottom w:val="none" w:sz="0" w:space="0" w:color="auto"/>
        <w:right w:val="none" w:sz="0" w:space="0" w:color="auto"/>
      </w:divBdr>
    </w:div>
    <w:div w:id="861938949">
      <w:bodyDiv w:val="1"/>
      <w:marLeft w:val="0"/>
      <w:marRight w:val="0"/>
      <w:marTop w:val="0"/>
      <w:marBottom w:val="0"/>
      <w:divBdr>
        <w:top w:val="none" w:sz="0" w:space="0" w:color="auto"/>
        <w:left w:val="none" w:sz="0" w:space="0" w:color="auto"/>
        <w:bottom w:val="none" w:sz="0" w:space="0" w:color="auto"/>
        <w:right w:val="none" w:sz="0" w:space="0" w:color="auto"/>
      </w:divBdr>
    </w:div>
    <w:div w:id="876619846">
      <w:bodyDiv w:val="1"/>
      <w:marLeft w:val="0"/>
      <w:marRight w:val="0"/>
      <w:marTop w:val="0"/>
      <w:marBottom w:val="0"/>
      <w:divBdr>
        <w:top w:val="none" w:sz="0" w:space="0" w:color="auto"/>
        <w:left w:val="none" w:sz="0" w:space="0" w:color="auto"/>
        <w:bottom w:val="none" w:sz="0" w:space="0" w:color="auto"/>
        <w:right w:val="none" w:sz="0" w:space="0" w:color="auto"/>
      </w:divBdr>
    </w:div>
    <w:div w:id="926187443">
      <w:bodyDiv w:val="1"/>
      <w:marLeft w:val="0"/>
      <w:marRight w:val="0"/>
      <w:marTop w:val="0"/>
      <w:marBottom w:val="0"/>
      <w:divBdr>
        <w:top w:val="none" w:sz="0" w:space="0" w:color="auto"/>
        <w:left w:val="none" w:sz="0" w:space="0" w:color="auto"/>
        <w:bottom w:val="none" w:sz="0" w:space="0" w:color="auto"/>
        <w:right w:val="none" w:sz="0" w:space="0" w:color="auto"/>
      </w:divBdr>
    </w:div>
    <w:div w:id="958880319">
      <w:bodyDiv w:val="1"/>
      <w:marLeft w:val="0"/>
      <w:marRight w:val="0"/>
      <w:marTop w:val="0"/>
      <w:marBottom w:val="0"/>
      <w:divBdr>
        <w:top w:val="none" w:sz="0" w:space="0" w:color="auto"/>
        <w:left w:val="none" w:sz="0" w:space="0" w:color="auto"/>
        <w:bottom w:val="none" w:sz="0" w:space="0" w:color="auto"/>
        <w:right w:val="none" w:sz="0" w:space="0" w:color="auto"/>
      </w:divBdr>
    </w:div>
    <w:div w:id="971398093">
      <w:bodyDiv w:val="1"/>
      <w:marLeft w:val="0"/>
      <w:marRight w:val="0"/>
      <w:marTop w:val="0"/>
      <w:marBottom w:val="0"/>
      <w:divBdr>
        <w:top w:val="none" w:sz="0" w:space="0" w:color="auto"/>
        <w:left w:val="none" w:sz="0" w:space="0" w:color="auto"/>
        <w:bottom w:val="none" w:sz="0" w:space="0" w:color="auto"/>
        <w:right w:val="none" w:sz="0" w:space="0" w:color="auto"/>
      </w:divBdr>
    </w:div>
    <w:div w:id="1011302806">
      <w:bodyDiv w:val="1"/>
      <w:marLeft w:val="0"/>
      <w:marRight w:val="0"/>
      <w:marTop w:val="0"/>
      <w:marBottom w:val="0"/>
      <w:divBdr>
        <w:top w:val="none" w:sz="0" w:space="0" w:color="auto"/>
        <w:left w:val="none" w:sz="0" w:space="0" w:color="auto"/>
        <w:bottom w:val="none" w:sz="0" w:space="0" w:color="auto"/>
        <w:right w:val="none" w:sz="0" w:space="0" w:color="auto"/>
      </w:divBdr>
    </w:div>
    <w:div w:id="1042904423">
      <w:bodyDiv w:val="1"/>
      <w:marLeft w:val="0"/>
      <w:marRight w:val="0"/>
      <w:marTop w:val="0"/>
      <w:marBottom w:val="0"/>
      <w:divBdr>
        <w:top w:val="none" w:sz="0" w:space="0" w:color="auto"/>
        <w:left w:val="none" w:sz="0" w:space="0" w:color="auto"/>
        <w:bottom w:val="none" w:sz="0" w:space="0" w:color="auto"/>
        <w:right w:val="none" w:sz="0" w:space="0" w:color="auto"/>
      </w:divBdr>
    </w:div>
    <w:div w:id="1070887434">
      <w:bodyDiv w:val="1"/>
      <w:marLeft w:val="0"/>
      <w:marRight w:val="0"/>
      <w:marTop w:val="0"/>
      <w:marBottom w:val="0"/>
      <w:divBdr>
        <w:top w:val="none" w:sz="0" w:space="0" w:color="auto"/>
        <w:left w:val="none" w:sz="0" w:space="0" w:color="auto"/>
        <w:bottom w:val="none" w:sz="0" w:space="0" w:color="auto"/>
        <w:right w:val="none" w:sz="0" w:space="0" w:color="auto"/>
      </w:divBdr>
    </w:div>
    <w:div w:id="1101339100">
      <w:bodyDiv w:val="1"/>
      <w:marLeft w:val="0"/>
      <w:marRight w:val="0"/>
      <w:marTop w:val="0"/>
      <w:marBottom w:val="0"/>
      <w:divBdr>
        <w:top w:val="none" w:sz="0" w:space="0" w:color="auto"/>
        <w:left w:val="none" w:sz="0" w:space="0" w:color="auto"/>
        <w:bottom w:val="none" w:sz="0" w:space="0" w:color="auto"/>
        <w:right w:val="none" w:sz="0" w:space="0" w:color="auto"/>
      </w:divBdr>
    </w:div>
    <w:div w:id="1169559468">
      <w:bodyDiv w:val="1"/>
      <w:marLeft w:val="0"/>
      <w:marRight w:val="0"/>
      <w:marTop w:val="0"/>
      <w:marBottom w:val="0"/>
      <w:divBdr>
        <w:top w:val="none" w:sz="0" w:space="0" w:color="auto"/>
        <w:left w:val="none" w:sz="0" w:space="0" w:color="auto"/>
        <w:bottom w:val="none" w:sz="0" w:space="0" w:color="auto"/>
        <w:right w:val="none" w:sz="0" w:space="0" w:color="auto"/>
      </w:divBdr>
    </w:div>
    <w:div w:id="1245149054">
      <w:bodyDiv w:val="1"/>
      <w:marLeft w:val="0"/>
      <w:marRight w:val="0"/>
      <w:marTop w:val="0"/>
      <w:marBottom w:val="0"/>
      <w:divBdr>
        <w:top w:val="none" w:sz="0" w:space="0" w:color="auto"/>
        <w:left w:val="none" w:sz="0" w:space="0" w:color="auto"/>
        <w:bottom w:val="none" w:sz="0" w:space="0" w:color="auto"/>
        <w:right w:val="none" w:sz="0" w:space="0" w:color="auto"/>
      </w:divBdr>
    </w:div>
    <w:div w:id="1266040851">
      <w:bodyDiv w:val="1"/>
      <w:marLeft w:val="0"/>
      <w:marRight w:val="0"/>
      <w:marTop w:val="0"/>
      <w:marBottom w:val="0"/>
      <w:divBdr>
        <w:top w:val="none" w:sz="0" w:space="0" w:color="auto"/>
        <w:left w:val="none" w:sz="0" w:space="0" w:color="auto"/>
        <w:bottom w:val="none" w:sz="0" w:space="0" w:color="auto"/>
        <w:right w:val="none" w:sz="0" w:space="0" w:color="auto"/>
      </w:divBdr>
    </w:div>
    <w:div w:id="1458795743">
      <w:bodyDiv w:val="1"/>
      <w:marLeft w:val="0"/>
      <w:marRight w:val="0"/>
      <w:marTop w:val="0"/>
      <w:marBottom w:val="0"/>
      <w:divBdr>
        <w:top w:val="none" w:sz="0" w:space="0" w:color="auto"/>
        <w:left w:val="none" w:sz="0" w:space="0" w:color="auto"/>
        <w:bottom w:val="none" w:sz="0" w:space="0" w:color="auto"/>
        <w:right w:val="none" w:sz="0" w:space="0" w:color="auto"/>
      </w:divBdr>
    </w:div>
    <w:div w:id="1487281989">
      <w:bodyDiv w:val="1"/>
      <w:marLeft w:val="0"/>
      <w:marRight w:val="0"/>
      <w:marTop w:val="0"/>
      <w:marBottom w:val="0"/>
      <w:divBdr>
        <w:top w:val="none" w:sz="0" w:space="0" w:color="auto"/>
        <w:left w:val="none" w:sz="0" w:space="0" w:color="auto"/>
        <w:bottom w:val="none" w:sz="0" w:space="0" w:color="auto"/>
        <w:right w:val="none" w:sz="0" w:space="0" w:color="auto"/>
      </w:divBdr>
    </w:div>
    <w:div w:id="1491368725">
      <w:bodyDiv w:val="1"/>
      <w:marLeft w:val="0"/>
      <w:marRight w:val="0"/>
      <w:marTop w:val="0"/>
      <w:marBottom w:val="0"/>
      <w:divBdr>
        <w:top w:val="none" w:sz="0" w:space="0" w:color="auto"/>
        <w:left w:val="none" w:sz="0" w:space="0" w:color="auto"/>
        <w:bottom w:val="none" w:sz="0" w:space="0" w:color="auto"/>
        <w:right w:val="none" w:sz="0" w:space="0" w:color="auto"/>
      </w:divBdr>
    </w:div>
    <w:div w:id="1492017642">
      <w:bodyDiv w:val="1"/>
      <w:marLeft w:val="0"/>
      <w:marRight w:val="0"/>
      <w:marTop w:val="0"/>
      <w:marBottom w:val="0"/>
      <w:divBdr>
        <w:top w:val="none" w:sz="0" w:space="0" w:color="auto"/>
        <w:left w:val="none" w:sz="0" w:space="0" w:color="auto"/>
        <w:bottom w:val="none" w:sz="0" w:space="0" w:color="auto"/>
        <w:right w:val="none" w:sz="0" w:space="0" w:color="auto"/>
      </w:divBdr>
    </w:div>
    <w:div w:id="1500074762">
      <w:bodyDiv w:val="1"/>
      <w:marLeft w:val="0"/>
      <w:marRight w:val="0"/>
      <w:marTop w:val="0"/>
      <w:marBottom w:val="0"/>
      <w:divBdr>
        <w:top w:val="none" w:sz="0" w:space="0" w:color="auto"/>
        <w:left w:val="none" w:sz="0" w:space="0" w:color="auto"/>
        <w:bottom w:val="none" w:sz="0" w:space="0" w:color="auto"/>
        <w:right w:val="none" w:sz="0" w:space="0" w:color="auto"/>
      </w:divBdr>
    </w:div>
    <w:div w:id="1548905925">
      <w:bodyDiv w:val="1"/>
      <w:marLeft w:val="0"/>
      <w:marRight w:val="0"/>
      <w:marTop w:val="0"/>
      <w:marBottom w:val="0"/>
      <w:divBdr>
        <w:top w:val="none" w:sz="0" w:space="0" w:color="auto"/>
        <w:left w:val="none" w:sz="0" w:space="0" w:color="auto"/>
        <w:bottom w:val="none" w:sz="0" w:space="0" w:color="auto"/>
        <w:right w:val="none" w:sz="0" w:space="0" w:color="auto"/>
      </w:divBdr>
    </w:div>
    <w:div w:id="1597328543">
      <w:bodyDiv w:val="1"/>
      <w:marLeft w:val="0"/>
      <w:marRight w:val="0"/>
      <w:marTop w:val="0"/>
      <w:marBottom w:val="0"/>
      <w:divBdr>
        <w:top w:val="none" w:sz="0" w:space="0" w:color="auto"/>
        <w:left w:val="none" w:sz="0" w:space="0" w:color="auto"/>
        <w:bottom w:val="none" w:sz="0" w:space="0" w:color="auto"/>
        <w:right w:val="none" w:sz="0" w:space="0" w:color="auto"/>
      </w:divBdr>
    </w:div>
    <w:div w:id="1618640341">
      <w:bodyDiv w:val="1"/>
      <w:marLeft w:val="0"/>
      <w:marRight w:val="0"/>
      <w:marTop w:val="0"/>
      <w:marBottom w:val="0"/>
      <w:divBdr>
        <w:top w:val="none" w:sz="0" w:space="0" w:color="auto"/>
        <w:left w:val="none" w:sz="0" w:space="0" w:color="auto"/>
        <w:bottom w:val="none" w:sz="0" w:space="0" w:color="auto"/>
        <w:right w:val="none" w:sz="0" w:space="0" w:color="auto"/>
      </w:divBdr>
    </w:div>
    <w:div w:id="1649750165">
      <w:bodyDiv w:val="1"/>
      <w:marLeft w:val="0"/>
      <w:marRight w:val="0"/>
      <w:marTop w:val="0"/>
      <w:marBottom w:val="0"/>
      <w:divBdr>
        <w:top w:val="none" w:sz="0" w:space="0" w:color="auto"/>
        <w:left w:val="none" w:sz="0" w:space="0" w:color="auto"/>
        <w:bottom w:val="none" w:sz="0" w:space="0" w:color="auto"/>
        <w:right w:val="none" w:sz="0" w:space="0" w:color="auto"/>
      </w:divBdr>
    </w:div>
    <w:div w:id="1673265304">
      <w:bodyDiv w:val="1"/>
      <w:marLeft w:val="0"/>
      <w:marRight w:val="0"/>
      <w:marTop w:val="0"/>
      <w:marBottom w:val="0"/>
      <w:divBdr>
        <w:top w:val="none" w:sz="0" w:space="0" w:color="auto"/>
        <w:left w:val="none" w:sz="0" w:space="0" w:color="auto"/>
        <w:bottom w:val="none" w:sz="0" w:space="0" w:color="auto"/>
        <w:right w:val="none" w:sz="0" w:space="0" w:color="auto"/>
      </w:divBdr>
    </w:div>
    <w:div w:id="1690831602">
      <w:bodyDiv w:val="1"/>
      <w:marLeft w:val="0"/>
      <w:marRight w:val="0"/>
      <w:marTop w:val="0"/>
      <w:marBottom w:val="0"/>
      <w:divBdr>
        <w:top w:val="none" w:sz="0" w:space="0" w:color="auto"/>
        <w:left w:val="none" w:sz="0" w:space="0" w:color="auto"/>
        <w:bottom w:val="none" w:sz="0" w:space="0" w:color="auto"/>
        <w:right w:val="none" w:sz="0" w:space="0" w:color="auto"/>
      </w:divBdr>
    </w:div>
    <w:div w:id="1696223452">
      <w:bodyDiv w:val="1"/>
      <w:marLeft w:val="0"/>
      <w:marRight w:val="0"/>
      <w:marTop w:val="0"/>
      <w:marBottom w:val="0"/>
      <w:divBdr>
        <w:top w:val="none" w:sz="0" w:space="0" w:color="auto"/>
        <w:left w:val="none" w:sz="0" w:space="0" w:color="auto"/>
        <w:bottom w:val="none" w:sz="0" w:space="0" w:color="auto"/>
        <w:right w:val="none" w:sz="0" w:space="0" w:color="auto"/>
      </w:divBdr>
    </w:div>
    <w:div w:id="1837844142">
      <w:bodyDiv w:val="1"/>
      <w:marLeft w:val="0"/>
      <w:marRight w:val="0"/>
      <w:marTop w:val="0"/>
      <w:marBottom w:val="0"/>
      <w:divBdr>
        <w:top w:val="none" w:sz="0" w:space="0" w:color="auto"/>
        <w:left w:val="none" w:sz="0" w:space="0" w:color="auto"/>
        <w:bottom w:val="none" w:sz="0" w:space="0" w:color="auto"/>
        <w:right w:val="none" w:sz="0" w:space="0" w:color="auto"/>
      </w:divBdr>
    </w:div>
    <w:div w:id="1871797910">
      <w:bodyDiv w:val="1"/>
      <w:marLeft w:val="0"/>
      <w:marRight w:val="0"/>
      <w:marTop w:val="0"/>
      <w:marBottom w:val="0"/>
      <w:divBdr>
        <w:top w:val="none" w:sz="0" w:space="0" w:color="auto"/>
        <w:left w:val="none" w:sz="0" w:space="0" w:color="auto"/>
        <w:bottom w:val="none" w:sz="0" w:space="0" w:color="auto"/>
        <w:right w:val="none" w:sz="0" w:space="0" w:color="auto"/>
      </w:divBdr>
    </w:div>
    <w:div w:id="1914928265">
      <w:bodyDiv w:val="1"/>
      <w:marLeft w:val="0"/>
      <w:marRight w:val="0"/>
      <w:marTop w:val="0"/>
      <w:marBottom w:val="0"/>
      <w:divBdr>
        <w:top w:val="none" w:sz="0" w:space="0" w:color="auto"/>
        <w:left w:val="none" w:sz="0" w:space="0" w:color="auto"/>
        <w:bottom w:val="none" w:sz="0" w:space="0" w:color="auto"/>
        <w:right w:val="none" w:sz="0" w:space="0" w:color="auto"/>
      </w:divBdr>
    </w:div>
    <w:div w:id="1923559468">
      <w:bodyDiv w:val="1"/>
      <w:marLeft w:val="0"/>
      <w:marRight w:val="0"/>
      <w:marTop w:val="0"/>
      <w:marBottom w:val="0"/>
      <w:divBdr>
        <w:top w:val="none" w:sz="0" w:space="0" w:color="auto"/>
        <w:left w:val="none" w:sz="0" w:space="0" w:color="auto"/>
        <w:bottom w:val="none" w:sz="0" w:space="0" w:color="auto"/>
        <w:right w:val="none" w:sz="0" w:space="0" w:color="auto"/>
      </w:divBdr>
    </w:div>
    <w:div w:id="1925334722">
      <w:bodyDiv w:val="1"/>
      <w:marLeft w:val="0"/>
      <w:marRight w:val="0"/>
      <w:marTop w:val="0"/>
      <w:marBottom w:val="0"/>
      <w:divBdr>
        <w:top w:val="none" w:sz="0" w:space="0" w:color="auto"/>
        <w:left w:val="none" w:sz="0" w:space="0" w:color="auto"/>
        <w:bottom w:val="none" w:sz="0" w:space="0" w:color="auto"/>
        <w:right w:val="none" w:sz="0" w:space="0" w:color="auto"/>
      </w:divBdr>
    </w:div>
    <w:div w:id="1927575013">
      <w:bodyDiv w:val="1"/>
      <w:marLeft w:val="0"/>
      <w:marRight w:val="0"/>
      <w:marTop w:val="0"/>
      <w:marBottom w:val="0"/>
      <w:divBdr>
        <w:top w:val="none" w:sz="0" w:space="0" w:color="auto"/>
        <w:left w:val="none" w:sz="0" w:space="0" w:color="auto"/>
        <w:bottom w:val="none" w:sz="0" w:space="0" w:color="auto"/>
        <w:right w:val="none" w:sz="0" w:space="0" w:color="auto"/>
      </w:divBdr>
    </w:div>
    <w:div w:id="1966495473">
      <w:bodyDiv w:val="1"/>
      <w:marLeft w:val="0"/>
      <w:marRight w:val="0"/>
      <w:marTop w:val="0"/>
      <w:marBottom w:val="0"/>
      <w:divBdr>
        <w:top w:val="none" w:sz="0" w:space="0" w:color="auto"/>
        <w:left w:val="none" w:sz="0" w:space="0" w:color="auto"/>
        <w:bottom w:val="none" w:sz="0" w:space="0" w:color="auto"/>
        <w:right w:val="none" w:sz="0" w:space="0" w:color="auto"/>
      </w:divBdr>
    </w:div>
    <w:div w:id="2017997939">
      <w:bodyDiv w:val="1"/>
      <w:marLeft w:val="0"/>
      <w:marRight w:val="0"/>
      <w:marTop w:val="0"/>
      <w:marBottom w:val="0"/>
      <w:divBdr>
        <w:top w:val="none" w:sz="0" w:space="0" w:color="auto"/>
        <w:left w:val="none" w:sz="0" w:space="0" w:color="auto"/>
        <w:bottom w:val="none" w:sz="0" w:space="0" w:color="auto"/>
        <w:right w:val="none" w:sz="0" w:space="0" w:color="auto"/>
      </w:divBdr>
      <w:divsChild>
        <w:div w:id="953563180">
          <w:marLeft w:val="0"/>
          <w:marRight w:val="0"/>
          <w:marTop w:val="0"/>
          <w:marBottom w:val="0"/>
          <w:divBdr>
            <w:top w:val="none" w:sz="0" w:space="0" w:color="auto"/>
            <w:left w:val="none" w:sz="0" w:space="0" w:color="auto"/>
            <w:bottom w:val="none" w:sz="0" w:space="0" w:color="auto"/>
            <w:right w:val="none" w:sz="0" w:space="0" w:color="auto"/>
          </w:divBdr>
        </w:div>
      </w:divsChild>
    </w:div>
    <w:div w:id="2056848177">
      <w:bodyDiv w:val="1"/>
      <w:marLeft w:val="0"/>
      <w:marRight w:val="0"/>
      <w:marTop w:val="0"/>
      <w:marBottom w:val="0"/>
      <w:divBdr>
        <w:top w:val="none" w:sz="0" w:space="0" w:color="auto"/>
        <w:left w:val="none" w:sz="0" w:space="0" w:color="auto"/>
        <w:bottom w:val="none" w:sz="0" w:space="0" w:color="auto"/>
        <w:right w:val="none" w:sz="0" w:space="0" w:color="auto"/>
      </w:divBdr>
    </w:div>
    <w:div w:id="214014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1A0FE-9444-497B-94F9-05CFC330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55</TotalTime>
  <Pages>18</Pages>
  <Words>4109</Words>
  <Characters>22601</Characters>
  <Application>Microsoft Office Word</Application>
  <DocSecurity>0</DocSecurity>
  <Lines>188</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Hoogheemraadschap van Rijnland</Company>
  <LinksUpToDate>false</LinksUpToDate>
  <CharactersWithSpaces>26657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FUNCTIONELE ONTWERP</dc:subject>
  <dc:creator>Rachid el Baroudi</dc:creator>
  <dc:description>Standaard software objecten &amp; Regelingen watersystemen</dc:description>
  <cp:lastModifiedBy>Steinmeier, Jelle</cp:lastModifiedBy>
  <cp:revision>11</cp:revision>
  <cp:lastPrinted>2021-04-14T16:15:00Z</cp:lastPrinted>
  <dcterms:created xsi:type="dcterms:W3CDTF">2022-05-04T14:31:00Z</dcterms:created>
  <dcterms:modified xsi:type="dcterms:W3CDTF">2022-06-13T08:51:00Z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23 januari 2018</vt:lpwstr>
  </property>
  <property fmtid="{D5CDD505-2E9C-101B-9397-08002B2CF9AE}" pid="3" name="KNM_LST_pros">
    <vt:lpwstr/>
  </property>
  <property fmtid="{D5CDD505-2E9C-101B-9397-08002B2CF9AE}" pid="4" name="FileDescription">
    <vt:lpwstr/>
  </property>
</Properties>
</file>